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EC" w:rsidRPr="0062407F" w:rsidRDefault="00E01681" w:rsidP="00E01681">
      <w:pPr>
        <w:pBdr>
          <w:top w:val="triple" w:sz="4" w:space="1" w:color="auto" w:shadow="1"/>
          <w:left w:val="triple" w:sz="4" w:space="4" w:color="auto" w:shadow="1"/>
          <w:bottom w:val="triple" w:sz="4" w:space="1" w:color="auto" w:shadow="1"/>
          <w:right w:val="triple" w:sz="4" w:space="4" w:color="auto" w:shadow="1"/>
        </w:pBdr>
        <w:ind w:right="3492" w:firstLine="0"/>
        <w:jc w:val="center"/>
        <w:rPr>
          <w:rFonts w:ascii="Snap ITC" w:hAnsi="Snap ITC"/>
          <w:shadow/>
          <w:sz w:val="32"/>
          <w:szCs w:val="32"/>
        </w:rPr>
      </w:pPr>
      <w:r>
        <w:rPr>
          <w:rFonts w:ascii="Snap ITC" w:hAnsi="Snap ITC"/>
          <w:b/>
          <w:shadow/>
          <w:noProof/>
          <w:sz w:val="32"/>
          <w:szCs w:val="32"/>
        </w:rPr>
        <w:drawing>
          <wp:anchor distT="0" distB="0" distL="114300" distR="114300" simplePos="0" relativeHeight="251881984" behindDoc="1" locked="0" layoutInCell="1" allowOverlap="1">
            <wp:simplePos x="0" y="0"/>
            <wp:positionH relativeFrom="column">
              <wp:posOffset>4773654</wp:posOffset>
            </wp:positionH>
            <wp:positionV relativeFrom="paragraph">
              <wp:posOffset>-73798</wp:posOffset>
            </wp:positionV>
            <wp:extent cx="1522868" cy="1240403"/>
            <wp:effectExtent l="19050" t="0" r="1132" b="0"/>
            <wp:wrapNone/>
            <wp:docPr id="4" name="Image 3" descr="logo_academ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academi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68" cy="1240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407F" w:rsidRPr="0062407F">
        <w:rPr>
          <w:rFonts w:ascii="Snap ITC" w:hAnsi="Snap ITC"/>
          <w:b/>
          <w:shadow/>
          <w:sz w:val="32"/>
          <w:szCs w:val="32"/>
        </w:rPr>
        <w:t xml:space="preserve">COMMENT PRÉVENIR LES RISQUES LIÉS AUX </w:t>
      </w:r>
      <w:r>
        <w:rPr>
          <w:rFonts w:ascii="Snap ITC" w:hAnsi="Snap ITC"/>
          <w:b/>
          <w:shadow/>
          <w:sz w:val="32"/>
          <w:szCs w:val="32"/>
        </w:rPr>
        <w:t>G</w:t>
      </w:r>
      <w:r w:rsidR="0062407F" w:rsidRPr="0062407F">
        <w:rPr>
          <w:rFonts w:ascii="Snap ITC" w:hAnsi="Snap ITC"/>
          <w:b/>
          <w:shadow/>
          <w:sz w:val="32"/>
          <w:szCs w:val="32"/>
        </w:rPr>
        <w:t>ESTES ET AUX POSTURES</w:t>
      </w:r>
      <w:r w:rsidR="00733148">
        <w:rPr>
          <w:rFonts w:ascii="Snap ITC" w:hAnsi="Snap ITC"/>
          <w:b/>
          <w:shadow/>
          <w:sz w:val="32"/>
          <w:szCs w:val="32"/>
        </w:rPr>
        <w:t> ?</w:t>
      </w:r>
    </w:p>
    <w:p w:rsidR="0062407F" w:rsidRPr="00A22F59" w:rsidRDefault="0062407F" w:rsidP="003127FD">
      <w:pPr>
        <w:pStyle w:val="Sous-titre"/>
        <w:spacing w:before="120"/>
        <w:ind w:left="-284"/>
        <w:jc w:val="center"/>
        <w:rPr>
          <w:b/>
          <w:i w:val="0"/>
          <w:caps/>
          <w:sz w:val="12"/>
          <w:szCs w:val="12"/>
        </w:rPr>
      </w:pPr>
    </w:p>
    <w:p w:rsidR="008F01C0" w:rsidRPr="008F01C0" w:rsidRDefault="008F01C0" w:rsidP="008F01C0">
      <w:pPr>
        <w:pStyle w:val="Sous-titre"/>
        <w:spacing w:before="120"/>
        <w:ind w:left="142" w:right="3417"/>
        <w:jc w:val="center"/>
        <w:rPr>
          <w:b/>
          <w:i w:val="0"/>
          <w:sz w:val="20"/>
        </w:rPr>
      </w:pPr>
      <w:r w:rsidRPr="008F01C0">
        <w:rPr>
          <w:b/>
          <w:i w:val="0"/>
          <w:sz w:val="28"/>
          <w:szCs w:val="28"/>
          <w:u w:val="single"/>
        </w:rPr>
        <w:t>Pourquoi un objet bascule-t-il ?</w:t>
      </w:r>
    </w:p>
    <w:p w:rsidR="00CB5754" w:rsidRPr="008F01C0" w:rsidRDefault="00973F0D" w:rsidP="008F01C0">
      <w:pPr>
        <w:pStyle w:val="Sous-titre"/>
        <w:spacing w:before="120"/>
        <w:ind w:left="-284" w:right="3417" w:firstLine="426"/>
        <w:jc w:val="both"/>
        <w:rPr>
          <w:b/>
          <w:i w:val="0"/>
          <w:sz w:val="20"/>
        </w:rPr>
      </w:pPr>
      <w:r>
        <w:rPr>
          <w:b/>
          <w:i w:val="0"/>
          <w:noProof/>
          <w:sz w:val="20"/>
          <w:u w:val="single"/>
        </w:rPr>
        <w:drawing>
          <wp:anchor distT="0" distB="0" distL="114300" distR="114300" simplePos="0" relativeHeight="251874816" behindDoc="1" locked="0" layoutInCell="1" allowOverlap="1">
            <wp:simplePos x="0" y="0"/>
            <wp:positionH relativeFrom="column">
              <wp:posOffset>4379620</wp:posOffset>
            </wp:positionH>
            <wp:positionV relativeFrom="paragraph">
              <wp:posOffset>66269</wp:posOffset>
            </wp:positionV>
            <wp:extent cx="2311604" cy="1721284"/>
            <wp:effectExtent l="1905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604" cy="1721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2DF" w:rsidRPr="008F01C0">
        <w:rPr>
          <w:b/>
          <w:i w:val="0"/>
          <w:sz w:val="20"/>
          <w:u w:val="single"/>
        </w:rPr>
        <w:t>Situation</w:t>
      </w:r>
      <w:r w:rsidR="00CB5754" w:rsidRPr="008F01C0">
        <w:rPr>
          <w:b/>
          <w:i w:val="0"/>
          <w:sz w:val="20"/>
          <w:u w:val="single"/>
        </w:rPr>
        <w:t> :</w:t>
      </w:r>
    </w:p>
    <w:p w:rsidR="005E5533" w:rsidRDefault="005E5533" w:rsidP="00A670EA">
      <w:pPr>
        <w:pStyle w:val="Paragraphedeliste"/>
        <w:spacing w:before="120"/>
        <w:ind w:left="0" w:right="3492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propriétaire de la voiture ci-contre a </w:t>
      </w:r>
      <w:r w:rsidR="00973F0D" w:rsidRPr="00973F0D">
        <w:rPr>
          <w:sz w:val="20"/>
          <w:szCs w:val="20"/>
        </w:rPr>
        <w:t>voul</w:t>
      </w:r>
      <w:r>
        <w:rPr>
          <w:sz w:val="20"/>
          <w:szCs w:val="20"/>
        </w:rPr>
        <w:t>u</w:t>
      </w:r>
      <w:r w:rsidR="00973F0D" w:rsidRPr="00973F0D">
        <w:rPr>
          <w:sz w:val="20"/>
          <w:szCs w:val="20"/>
        </w:rPr>
        <w:t xml:space="preserve"> jouer au mécanicien </w:t>
      </w:r>
      <w:r>
        <w:rPr>
          <w:sz w:val="20"/>
          <w:szCs w:val="20"/>
        </w:rPr>
        <w:t xml:space="preserve">et l’a </w:t>
      </w:r>
      <w:r w:rsidR="00973F0D" w:rsidRPr="00973F0D">
        <w:rPr>
          <w:sz w:val="20"/>
          <w:szCs w:val="20"/>
        </w:rPr>
        <w:t>plac</w:t>
      </w:r>
      <w:r>
        <w:rPr>
          <w:sz w:val="20"/>
          <w:szCs w:val="20"/>
        </w:rPr>
        <w:t>é</w:t>
      </w:r>
      <w:r w:rsidR="00973F0D" w:rsidRPr="00973F0D">
        <w:rPr>
          <w:sz w:val="20"/>
          <w:szCs w:val="20"/>
        </w:rPr>
        <w:t>e</w:t>
      </w:r>
      <w:r>
        <w:rPr>
          <w:sz w:val="20"/>
          <w:szCs w:val="20"/>
        </w:rPr>
        <w:t xml:space="preserve"> seul sur le pont.</w:t>
      </w:r>
    </w:p>
    <w:p w:rsidR="00973F0D" w:rsidRPr="00A670EA" w:rsidRDefault="00A670EA" w:rsidP="00A670EA">
      <w:pPr>
        <w:pStyle w:val="Paragraphedeliste"/>
        <w:spacing w:before="120"/>
        <w:ind w:left="0" w:right="3492" w:firstLine="0"/>
        <w:jc w:val="both"/>
        <w:rPr>
          <w:sz w:val="20"/>
          <w:szCs w:val="20"/>
        </w:rPr>
      </w:pPr>
      <w:r>
        <w:rPr>
          <w:sz w:val="20"/>
          <w:szCs w:val="20"/>
        </w:rPr>
        <w:t>Il</w:t>
      </w:r>
      <w:r w:rsidR="00973F0D" w:rsidRPr="00973F0D">
        <w:rPr>
          <w:sz w:val="20"/>
          <w:szCs w:val="20"/>
        </w:rPr>
        <w:t xml:space="preserve"> l</w:t>
      </w:r>
      <w:r w:rsidR="00AC25A3">
        <w:rPr>
          <w:sz w:val="20"/>
          <w:szCs w:val="20"/>
        </w:rPr>
        <w:t>’</w:t>
      </w:r>
      <w:r w:rsidR="00973F0D" w:rsidRPr="00973F0D">
        <w:rPr>
          <w:sz w:val="20"/>
          <w:szCs w:val="20"/>
        </w:rPr>
        <w:t xml:space="preserve">a </w:t>
      </w:r>
      <w:r w:rsidR="008F01C0">
        <w:rPr>
          <w:sz w:val="20"/>
          <w:szCs w:val="20"/>
        </w:rPr>
        <w:t>fait</w:t>
      </w:r>
      <w:r w:rsidR="00AC25A3">
        <w:rPr>
          <w:sz w:val="20"/>
          <w:szCs w:val="20"/>
        </w:rPr>
        <w:t>e</w:t>
      </w:r>
      <w:r w:rsidR="008F01C0">
        <w:rPr>
          <w:sz w:val="20"/>
          <w:szCs w:val="20"/>
        </w:rPr>
        <w:t xml:space="preserve"> monter</w:t>
      </w:r>
      <w:r>
        <w:rPr>
          <w:sz w:val="20"/>
          <w:szCs w:val="20"/>
        </w:rPr>
        <w:t xml:space="preserve"> et </w:t>
      </w:r>
      <w:r w:rsidR="00285793">
        <w:rPr>
          <w:sz w:val="20"/>
          <w:szCs w:val="20"/>
        </w:rPr>
        <w:t>juste après</w:t>
      </w:r>
      <w:r w:rsidR="00973F0D" w:rsidRPr="00973F0D">
        <w:rPr>
          <w:sz w:val="20"/>
          <w:szCs w:val="20"/>
        </w:rPr>
        <w:t xml:space="preserve"> la voiture </w:t>
      </w:r>
      <w:r w:rsidR="00AC25A3">
        <w:rPr>
          <w:sz w:val="20"/>
          <w:szCs w:val="20"/>
        </w:rPr>
        <w:t xml:space="preserve">a </w:t>
      </w:r>
      <w:r w:rsidR="00973F0D" w:rsidRPr="00973F0D">
        <w:rPr>
          <w:sz w:val="20"/>
          <w:szCs w:val="20"/>
        </w:rPr>
        <w:t>bascul</w:t>
      </w:r>
      <w:r w:rsidR="00AC25A3">
        <w:rPr>
          <w:sz w:val="20"/>
          <w:szCs w:val="20"/>
        </w:rPr>
        <w:t>é</w:t>
      </w:r>
      <w:r w:rsidR="00973F0D">
        <w:rPr>
          <w:i/>
          <w:sz w:val="20"/>
        </w:rPr>
        <w:t>…</w:t>
      </w:r>
    </w:p>
    <w:p w:rsidR="00973F0D" w:rsidRPr="00973F0D" w:rsidRDefault="00973F0D" w:rsidP="00973F0D">
      <w:pPr>
        <w:spacing w:before="120"/>
        <w:ind w:left="142" w:firstLine="0"/>
        <w:rPr>
          <w:sz w:val="20"/>
          <w:szCs w:val="20"/>
        </w:rPr>
      </w:pPr>
      <w:r w:rsidRPr="00973F0D">
        <w:rPr>
          <w:b/>
          <w:sz w:val="20"/>
          <w:szCs w:val="20"/>
          <w:u w:val="single"/>
        </w:rPr>
        <w:t>Problématique </w:t>
      </w:r>
      <w:r w:rsidRPr="00973F0D">
        <w:rPr>
          <w:sz w:val="20"/>
          <w:szCs w:val="20"/>
          <w:u w:val="single"/>
        </w:rPr>
        <w:t>:</w:t>
      </w:r>
    </w:p>
    <w:p w:rsidR="00A670EA" w:rsidRDefault="00A670EA" w:rsidP="00973F0D">
      <w:pPr>
        <w:spacing w:before="120"/>
        <w:ind w:left="567" w:right="3634" w:firstLine="0"/>
        <w:jc w:val="both"/>
        <w:rPr>
          <w:rFonts w:ascii="Freestyle Script" w:hAnsi="Freestyle Script"/>
          <w:b/>
          <w:sz w:val="32"/>
          <w:szCs w:val="32"/>
        </w:rPr>
      </w:pPr>
      <w:r>
        <w:rPr>
          <w:rFonts w:ascii="Freestyle Script" w:hAnsi="Freestyle Script"/>
          <w:b/>
          <w:sz w:val="32"/>
          <w:szCs w:val="32"/>
        </w:rPr>
        <w:t>Pouvait-on prévoir ce risque ?</w:t>
      </w:r>
    </w:p>
    <w:p w:rsidR="00973F0D" w:rsidRPr="00973F0D" w:rsidRDefault="00973F0D" w:rsidP="00973F0D">
      <w:pPr>
        <w:spacing w:before="120"/>
        <w:ind w:left="567" w:right="3634" w:firstLine="0"/>
        <w:jc w:val="both"/>
        <w:rPr>
          <w:rFonts w:ascii="Freestyle Script" w:hAnsi="Freestyle Script"/>
          <w:b/>
          <w:sz w:val="32"/>
          <w:szCs w:val="32"/>
        </w:rPr>
      </w:pPr>
      <w:r>
        <w:rPr>
          <w:rFonts w:ascii="Freestyle Script" w:hAnsi="Freestyle Script"/>
          <w:b/>
          <w:sz w:val="32"/>
          <w:szCs w:val="32"/>
        </w:rPr>
        <w:t>C</w:t>
      </w:r>
      <w:r w:rsidRPr="00973F0D">
        <w:rPr>
          <w:rFonts w:ascii="Freestyle Script" w:hAnsi="Freestyle Script"/>
          <w:b/>
          <w:sz w:val="32"/>
          <w:szCs w:val="32"/>
        </w:rPr>
        <w:t xml:space="preserve">omment </w:t>
      </w:r>
      <w:r w:rsidR="00A670EA">
        <w:rPr>
          <w:rFonts w:ascii="Freestyle Script" w:hAnsi="Freestyle Script"/>
          <w:b/>
          <w:sz w:val="32"/>
          <w:szCs w:val="32"/>
        </w:rPr>
        <w:t xml:space="preserve">un professionnel </w:t>
      </w:r>
      <w:r>
        <w:rPr>
          <w:rFonts w:ascii="Freestyle Script" w:hAnsi="Freestyle Script"/>
          <w:b/>
          <w:sz w:val="32"/>
          <w:szCs w:val="32"/>
        </w:rPr>
        <w:t>aurait</w:t>
      </w:r>
      <w:r w:rsidR="00A670EA">
        <w:rPr>
          <w:rFonts w:ascii="Freestyle Script" w:hAnsi="Freestyle Script"/>
          <w:b/>
          <w:sz w:val="32"/>
          <w:szCs w:val="32"/>
        </w:rPr>
        <w:t>-il fait pour</w:t>
      </w:r>
      <w:r>
        <w:rPr>
          <w:rFonts w:ascii="Freestyle Script" w:hAnsi="Freestyle Script"/>
          <w:b/>
          <w:sz w:val="32"/>
          <w:szCs w:val="32"/>
        </w:rPr>
        <w:t xml:space="preserve"> éviter cet accident</w:t>
      </w:r>
      <w:r w:rsidRPr="00973F0D">
        <w:rPr>
          <w:rFonts w:ascii="Freestyle Script" w:hAnsi="Freestyle Script"/>
          <w:b/>
          <w:sz w:val="32"/>
          <w:szCs w:val="32"/>
        </w:rPr>
        <w:t> ?</w:t>
      </w:r>
    </w:p>
    <w:p w:rsidR="005E5533" w:rsidRDefault="005E5533" w:rsidP="005E5533">
      <w:pPr>
        <w:ind w:firstLine="0"/>
        <w:rPr>
          <w:rFonts w:ascii="Arial Narrow" w:hAnsi="Arial Narrow"/>
          <w:b/>
          <w:sz w:val="28"/>
          <w:u w:val="single"/>
        </w:rPr>
      </w:pPr>
    </w:p>
    <w:p w:rsidR="005E5533" w:rsidRPr="005E5533" w:rsidRDefault="005E5533" w:rsidP="005E5533">
      <w:pPr>
        <w:spacing w:before="120"/>
        <w:ind w:right="3634" w:firstLine="0"/>
        <w:rPr>
          <w:b/>
          <w:sz w:val="20"/>
          <w:szCs w:val="20"/>
          <w:u w:val="single"/>
        </w:rPr>
      </w:pPr>
      <w:r w:rsidRPr="005E5533">
        <w:rPr>
          <w:b/>
          <w:sz w:val="20"/>
          <w:szCs w:val="20"/>
          <w:u w:val="single"/>
        </w:rPr>
        <w:t>Analyse de la situation / Formulation d’une hypothèse :</w:t>
      </w:r>
    </w:p>
    <w:p w:rsidR="00973F0D" w:rsidRPr="005E5533" w:rsidRDefault="00973F0D" w:rsidP="005E5533">
      <w:pPr>
        <w:pStyle w:val="Paragraphedeliste"/>
        <w:numPr>
          <w:ilvl w:val="0"/>
          <w:numId w:val="13"/>
        </w:numPr>
        <w:spacing w:before="120"/>
        <w:rPr>
          <w:bCs/>
          <w:sz w:val="20"/>
          <w:szCs w:val="20"/>
        </w:rPr>
      </w:pPr>
      <w:r w:rsidRPr="005E5533">
        <w:rPr>
          <w:bCs/>
          <w:sz w:val="20"/>
          <w:szCs w:val="20"/>
        </w:rPr>
        <w:t xml:space="preserve">Pourriez-vous expliquer au propriétaire du véhicule </w:t>
      </w:r>
      <w:r w:rsidR="008F01C0">
        <w:rPr>
          <w:bCs/>
          <w:sz w:val="20"/>
          <w:szCs w:val="20"/>
        </w:rPr>
        <w:t xml:space="preserve">pourquoi </w:t>
      </w:r>
      <w:r w:rsidR="00134816">
        <w:rPr>
          <w:bCs/>
          <w:sz w:val="20"/>
          <w:szCs w:val="20"/>
        </w:rPr>
        <w:t>la voiture a</w:t>
      </w:r>
      <w:r w:rsidR="008F01C0">
        <w:rPr>
          <w:bCs/>
          <w:sz w:val="20"/>
          <w:szCs w:val="20"/>
        </w:rPr>
        <w:t xml:space="preserve"> basculé ?</w:t>
      </w:r>
    </w:p>
    <w:p w:rsidR="00973F0D" w:rsidRPr="008F01C0" w:rsidRDefault="00973F0D" w:rsidP="008F01C0">
      <w:pPr>
        <w:pStyle w:val="Paragraphedeliste"/>
        <w:spacing w:before="120" w:line="276" w:lineRule="auto"/>
        <w:ind w:left="1700" w:right="-142" w:hanging="284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8F01C0">
        <w:rPr>
          <w:bCs/>
          <w:i/>
          <w:sz w:val="20"/>
          <w:szCs w:val="20"/>
        </w:rPr>
        <w:t xml:space="preserve">Il </w:t>
      </w:r>
      <w:r w:rsidR="009C4D74">
        <w:rPr>
          <w:bCs/>
          <w:i/>
          <w:sz w:val="20"/>
          <w:szCs w:val="20"/>
        </w:rPr>
        <w:t>a</w:t>
      </w:r>
      <w:r w:rsidRPr="008F01C0">
        <w:rPr>
          <w:bCs/>
          <w:i/>
          <w:sz w:val="20"/>
          <w:szCs w:val="20"/>
        </w:rPr>
        <w:t xml:space="preserve"> </w:t>
      </w:r>
      <w:r w:rsidR="008F01C0">
        <w:rPr>
          <w:bCs/>
          <w:i/>
          <w:sz w:val="20"/>
          <w:szCs w:val="20"/>
        </w:rPr>
        <w:t>laissé la</w:t>
      </w:r>
      <w:r w:rsidRPr="008F01C0">
        <w:rPr>
          <w:bCs/>
          <w:i/>
          <w:sz w:val="20"/>
          <w:szCs w:val="20"/>
        </w:rPr>
        <w:t xml:space="preserve"> marche arrière </w:t>
      </w:r>
      <w:r w:rsidR="008F01C0">
        <w:rPr>
          <w:bCs/>
          <w:i/>
          <w:sz w:val="20"/>
          <w:szCs w:val="20"/>
        </w:rPr>
        <w:t>enclenchée.</w:t>
      </w:r>
    </w:p>
    <w:p w:rsidR="00973F0D" w:rsidRPr="008F01C0" w:rsidRDefault="00973F0D" w:rsidP="008F01C0">
      <w:pPr>
        <w:pStyle w:val="Paragraphedeliste"/>
        <w:spacing w:before="120" w:line="276" w:lineRule="auto"/>
        <w:ind w:left="1700" w:right="-142" w:hanging="284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8F01C0">
        <w:rPr>
          <w:bCs/>
          <w:i/>
          <w:sz w:val="20"/>
          <w:szCs w:val="20"/>
        </w:rPr>
        <w:t>L</w:t>
      </w:r>
      <w:r w:rsidR="008F01C0" w:rsidRPr="008F01C0">
        <w:rPr>
          <w:bCs/>
          <w:i/>
          <w:sz w:val="20"/>
          <w:szCs w:val="20"/>
        </w:rPr>
        <w:t>e pont</w:t>
      </w:r>
      <w:r w:rsidR="008F01C0">
        <w:rPr>
          <w:bCs/>
          <w:i/>
          <w:sz w:val="20"/>
          <w:szCs w:val="20"/>
        </w:rPr>
        <w:t xml:space="preserve"> </w:t>
      </w:r>
      <w:r w:rsidRPr="008F01C0">
        <w:rPr>
          <w:bCs/>
          <w:i/>
          <w:sz w:val="20"/>
          <w:szCs w:val="20"/>
        </w:rPr>
        <w:t xml:space="preserve"> n’a</w:t>
      </w:r>
      <w:r w:rsidR="008F01C0">
        <w:rPr>
          <w:bCs/>
          <w:i/>
          <w:sz w:val="20"/>
          <w:szCs w:val="20"/>
        </w:rPr>
        <w:t xml:space="preserve"> </w:t>
      </w:r>
      <w:r w:rsidRPr="008F01C0">
        <w:rPr>
          <w:bCs/>
          <w:i/>
          <w:sz w:val="20"/>
          <w:szCs w:val="20"/>
        </w:rPr>
        <w:t xml:space="preserve"> pas</w:t>
      </w:r>
      <w:r w:rsidR="008F01C0">
        <w:rPr>
          <w:bCs/>
          <w:i/>
          <w:sz w:val="20"/>
          <w:szCs w:val="20"/>
        </w:rPr>
        <w:t xml:space="preserve"> supporté le</w:t>
      </w:r>
      <w:r w:rsidRPr="008F01C0">
        <w:rPr>
          <w:bCs/>
          <w:i/>
          <w:sz w:val="20"/>
          <w:szCs w:val="20"/>
        </w:rPr>
        <w:t xml:space="preserve"> poids du véhicule.</w:t>
      </w:r>
    </w:p>
    <w:p w:rsidR="00973F0D" w:rsidRPr="008F01C0" w:rsidRDefault="00973F0D" w:rsidP="008F01C0">
      <w:pPr>
        <w:pStyle w:val="Paragraphedeliste"/>
        <w:spacing w:before="120" w:line="276" w:lineRule="auto"/>
        <w:ind w:left="1700" w:right="-142" w:hanging="284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8F01C0">
        <w:rPr>
          <w:bCs/>
          <w:i/>
          <w:sz w:val="20"/>
          <w:szCs w:val="20"/>
        </w:rPr>
        <w:t>Il</w:t>
      </w:r>
      <w:r w:rsidRPr="008F01C0">
        <w:rPr>
          <w:bCs/>
          <w:i/>
          <w:sz w:val="20"/>
          <w:szCs w:val="20"/>
        </w:rPr>
        <w:t xml:space="preserve"> a</w:t>
      </w:r>
      <w:r w:rsidR="009C4D74">
        <w:rPr>
          <w:bCs/>
          <w:i/>
          <w:sz w:val="20"/>
          <w:szCs w:val="20"/>
        </w:rPr>
        <w:t xml:space="preserve"> </w:t>
      </w:r>
      <w:r w:rsidRPr="008F01C0">
        <w:rPr>
          <w:bCs/>
          <w:i/>
          <w:sz w:val="20"/>
          <w:szCs w:val="20"/>
        </w:rPr>
        <w:t xml:space="preserve"> fait</w:t>
      </w:r>
      <w:r w:rsidR="008F01C0">
        <w:rPr>
          <w:bCs/>
          <w:i/>
          <w:sz w:val="20"/>
          <w:szCs w:val="20"/>
        </w:rPr>
        <w:t xml:space="preserve"> mont</w:t>
      </w:r>
      <w:r w:rsidRPr="008F01C0">
        <w:rPr>
          <w:bCs/>
          <w:i/>
          <w:sz w:val="20"/>
          <w:szCs w:val="20"/>
        </w:rPr>
        <w:t>er la voiture trop vite</w:t>
      </w:r>
      <w:r w:rsidR="008F01C0">
        <w:rPr>
          <w:bCs/>
          <w:i/>
          <w:sz w:val="20"/>
          <w:szCs w:val="20"/>
        </w:rPr>
        <w:t>.</w:t>
      </w:r>
    </w:p>
    <w:p w:rsidR="005E5533" w:rsidRPr="008F01C0" w:rsidRDefault="005E5533" w:rsidP="008F01C0">
      <w:pPr>
        <w:pStyle w:val="Paragraphedeliste"/>
        <w:spacing w:before="120" w:line="276" w:lineRule="auto"/>
        <w:ind w:left="1132" w:right="-142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9C4D74">
        <w:rPr>
          <w:bCs/>
          <w:i/>
          <w:sz w:val="20"/>
          <w:szCs w:val="20"/>
        </w:rPr>
        <w:t>Il a</w:t>
      </w:r>
      <w:r w:rsidRPr="008F01C0">
        <w:rPr>
          <w:bCs/>
          <w:i/>
          <w:sz w:val="20"/>
          <w:szCs w:val="20"/>
        </w:rPr>
        <w:t xml:space="preserve"> mis le véhicule sur le pont comme </w:t>
      </w:r>
      <w:r w:rsidR="007F62D6">
        <w:rPr>
          <w:bCs/>
          <w:i/>
          <w:sz w:val="20"/>
          <w:szCs w:val="20"/>
        </w:rPr>
        <w:t xml:space="preserve">sur </w:t>
      </w:r>
      <w:r w:rsidRPr="008F01C0">
        <w:rPr>
          <w:bCs/>
          <w:i/>
          <w:sz w:val="20"/>
          <w:szCs w:val="20"/>
        </w:rPr>
        <w:t>l’image A</w:t>
      </w:r>
      <w:r w:rsidR="008F01C0">
        <w:rPr>
          <w:bCs/>
          <w:i/>
          <w:sz w:val="20"/>
          <w:szCs w:val="20"/>
        </w:rPr>
        <w:t>.</w:t>
      </w:r>
    </w:p>
    <w:p w:rsidR="005E5533" w:rsidRPr="008F01C0" w:rsidRDefault="005E5533" w:rsidP="008F01C0">
      <w:pPr>
        <w:pStyle w:val="Paragraphedeliste"/>
        <w:spacing w:before="120" w:line="276" w:lineRule="auto"/>
        <w:ind w:left="1132" w:right="-142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8F01C0">
        <w:rPr>
          <w:bCs/>
          <w:i/>
          <w:sz w:val="20"/>
          <w:szCs w:val="20"/>
        </w:rPr>
        <w:t>Il a</w:t>
      </w:r>
      <w:r w:rsidRPr="008F01C0">
        <w:rPr>
          <w:bCs/>
          <w:i/>
          <w:sz w:val="20"/>
          <w:szCs w:val="20"/>
        </w:rPr>
        <w:t xml:space="preserve"> mis le véhicule sur le pont comme</w:t>
      </w:r>
      <w:r w:rsidR="007F62D6">
        <w:rPr>
          <w:bCs/>
          <w:i/>
          <w:sz w:val="20"/>
          <w:szCs w:val="20"/>
        </w:rPr>
        <w:t xml:space="preserve"> sur</w:t>
      </w:r>
      <w:r w:rsidRPr="008F01C0">
        <w:rPr>
          <w:bCs/>
          <w:i/>
          <w:sz w:val="20"/>
          <w:szCs w:val="20"/>
        </w:rPr>
        <w:t xml:space="preserve"> l’image B</w:t>
      </w:r>
      <w:r w:rsidR="008F01C0">
        <w:rPr>
          <w:bCs/>
          <w:i/>
          <w:sz w:val="20"/>
          <w:szCs w:val="20"/>
        </w:rPr>
        <w:t>.</w:t>
      </w:r>
    </w:p>
    <w:p w:rsidR="005E5533" w:rsidRPr="008F01C0" w:rsidRDefault="005E5533" w:rsidP="008F01C0">
      <w:pPr>
        <w:pStyle w:val="Paragraphedeliste"/>
        <w:spacing w:before="120" w:line="276" w:lineRule="auto"/>
        <w:ind w:left="1132" w:right="-142"/>
        <w:rPr>
          <w:bCs/>
          <w:i/>
          <w:sz w:val="20"/>
          <w:szCs w:val="20"/>
        </w:rPr>
      </w:pPr>
      <w:r w:rsidRPr="008F01C0">
        <w:rPr>
          <w:bCs/>
          <w:i/>
          <w:sz w:val="20"/>
          <w:szCs w:val="20"/>
        </w:rPr>
        <w:t xml:space="preserve"> </w:t>
      </w:r>
      <w:r w:rsidR="000A24CC">
        <w:rPr>
          <w:bCs/>
          <w:i/>
          <w:sz w:val="20"/>
          <w:szCs w:val="20"/>
        </w:rPr>
        <w:t xml:space="preserve"> </w:t>
      </w:r>
      <w:r w:rsidR="009C4D74">
        <w:rPr>
          <w:bCs/>
          <w:i/>
          <w:sz w:val="20"/>
          <w:szCs w:val="20"/>
        </w:rPr>
        <w:t>Il a</w:t>
      </w:r>
      <w:r w:rsidRPr="008F01C0">
        <w:rPr>
          <w:bCs/>
          <w:i/>
          <w:sz w:val="20"/>
          <w:szCs w:val="20"/>
        </w:rPr>
        <w:t xml:space="preserve"> mis le véhicule sur le pont comme </w:t>
      </w:r>
      <w:r w:rsidR="007F62D6">
        <w:rPr>
          <w:bCs/>
          <w:i/>
          <w:sz w:val="20"/>
          <w:szCs w:val="20"/>
        </w:rPr>
        <w:t xml:space="preserve">sur </w:t>
      </w:r>
      <w:r w:rsidRPr="008F01C0">
        <w:rPr>
          <w:bCs/>
          <w:i/>
          <w:sz w:val="20"/>
          <w:szCs w:val="20"/>
        </w:rPr>
        <w:t>l’image C</w:t>
      </w:r>
      <w:r w:rsidR="008F01C0">
        <w:rPr>
          <w:bCs/>
          <w:i/>
          <w:sz w:val="20"/>
          <w:szCs w:val="20"/>
        </w:rPr>
        <w:t>.</w:t>
      </w:r>
    </w:p>
    <w:p w:rsidR="009641E3" w:rsidRDefault="009641E3" w:rsidP="005E5533">
      <w:pPr>
        <w:pStyle w:val="Paragraphedeliste"/>
        <w:spacing w:before="120" w:line="276" w:lineRule="auto"/>
        <w:ind w:left="284" w:right="-142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875840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176530</wp:posOffset>
            </wp:positionV>
            <wp:extent cx="1998345" cy="1067435"/>
            <wp:effectExtent l="19050" t="0" r="1905" b="0"/>
            <wp:wrapNone/>
            <wp:docPr id="7" name="Image 6" descr="positio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tion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drawing>
          <wp:anchor distT="0" distB="0" distL="114300" distR="114300" simplePos="0" relativeHeight="25187686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176530</wp:posOffset>
            </wp:positionV>
            <wp:extent cx="1998345" cy="1067435"/>
            <wp:effectExtent l="19050" t="0" r="1905" b="0"/>
            <wp:wrapNone/>
            <wp:docPr id="8" name="Image 7" descr="positio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tionB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drawing>
          <wp:anchor distT="0" distB="0" distL="114300" distR="114300" simplePos="0" relativeHeight="251877888" behindDoc="1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132715</wp:posOffset>
            </wp:positionV>
            <wp:extent cx="1999615" cy="1067435"/>
            <wp:effectExtent l="19050" t="0" r="635" b="0"/>
            <wp:wrapNone/>
            <wp:docPr id="9" name="Image 8" descr="position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tionC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5533" w:rsidRPr="005A28FD" w:rsidRDefault="005A28FD" w:rsidP="005E5533">
      <w:pPr>
        <w:pStyle w:val="Paragraphedeliste"/>
        <w:spacing w:before="120" w:line="276" w:lineRule="auto"/>
        <w:ind w:left="284" w:right="-142"/>
        <w:rPr>
          <w:b/>
          <w:bCs/>
          <w:i/>
          <w:sz w:val="20"/>
          <w:szCs w:val="20"/>
        </w:rPr>
      </w:pPr>
      <w:r w:rsidRPr="005A28FD">
        <w:rPr>
          <w:b/>
          <w:bCs/>
          <w:i/>
          <w:sz w:val="20"/>
          <w:szCs w:val="20"/>
        </w:rPr>
        <w:t>A</w:t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  <w:t>B</w:t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</w:r>
      <w:r w:rsidRPr="005A28FD">
        <w:rPr>
          <w:b/>
          <w:bCs/>
          <w:i/>
          <w:sz w:val="20"/>
          <w:szCs w:val="20"/>
        </w:rPr>
        <w:tab/>
        <w:t xml:space="preserve">         C</w:t>
      </w:r>
    </w:p>
    <w:p w:rsidR="00973F0D" w:rsidRDefault="005A28FD" w:rsidP="005A28FD">
      <w:pPr>
        <w:pStyle w:val="Paragraphedeliste"/>
        <w:spacing w:before="120" w:line="276" w:lineRule="auto"/>
        <w:ind w:left="284" w:right="-142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</w:t>
      </w:r>
    </w:p>
    <w:p w:rsidR="005A28FD" w:rsidRDefault="005A28FD" w:rsidP="005A28FD">
      <w:pPr>
        <w:pStyle w:val="Paragraphedeliste"/>
        <w:spacing w:before="120" w:line="276" w:lineRule="auto"/>
        <w:ind w:left="284" w:right="-142"/>
        <w:rPr>
          <w:bCs/>
          <w:sz w:val="20"/>
          <w:szCs w:val="20"/>
        </w:rPr>
      </w:pPr>
    </w:p>
    <w:p w:rsidR="005A28FD" w:rsidRDefault="005A28FD" w:rsidP="005A28FD">
      <w:pPr>
        <w:pStyle w:val="Paragraphedeliste"/>
        <w:spacing w:before="120" w:line="276" w:lineRule="auto"/>
        <w:ind w:left="284" w:right="-142"/>
        <w:rPr>
          <w:bCs/>
        </w:rPr>
      </w:pPr>
    </w:p>
    <w:p w:rsidR="00973F0D" w:rsidRDefault="00973F0D" w:rsidP="00973F0D">
      <w:pPr>
        <w:pStyle w:val="Paragraphedeliste"/>
        <w:ind w:left="0" w:right="-709" w:hanging="426"/>
        <w:rPr>
          <w:bCs/>
        </w:rPr>
      </w:pPr>
    </w:p>
    <w:p w:rsidR="00973F0D" w:rsidRPr="005A28FD" w:rsidRDefault="004D44AD" w:rsidP="005A28FD">
      <w:pPr>
        <w:pStyle w:val="Paragraphedeliste"/>
        <w:spacing w:before="120"/>
        <w:ind w:left="0" w:firstLine="0"/>
        <w:jc w:val="both"/>
        <w:rPr>
          <w:sz w:val="20"/>
          <w:szCs w:val="20"/>
        </w:rPr>
      </w:pPr>
      <w:r>
        <w:rPr>
          <w:b/>
          <w:noProof/>
          <w:sz w:val="20"/>
          <w:szCs w:val="20"/>
          <w:u w:val="single"/>
        </w:rPr>
        <w:drawing>
          <wp:anchor distT="0" distB="0" distL="114300" distR="114300" simplePos="0" relativeHeight="251879936" behindDoc="1" locked="0" layoutInCell="1" allowOverlap="1">
            <wp:simplePos x="0" y="0"/>
            <wp:positionH relativeFrom="column">
              <wp:posOffset>4773654</wp:posOffset>
            </wp:positionH>
            <wp:positionV relativeFrom="paragraph">
              <wp:posOffset>158253</wp:posOffset>
            </wp:positionV>
            <wp:extent cx="1816763" cy="779228"/>
            <wp:effectExtent l="19050" t="0" r="0" b="0"/>
            <wp:wrapNone/>
            <wp:docPr id="3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63" cy="779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F0D" w:rsidRPr="005A28FD">
        <w:rPr>
          <w:b/>
          <w:sz w:val="20"/>
          <w:szCs w:val="20"/>
          <w:u w:val="single"/>
        </w:rPr>
        <w:t>Modélisation de la situation</w:t>
      </w:r>
      <w:r w:rsidR="0030431E">
        <w:rPr>
          <w:b/>
          <w:sz w:val="20"/>
          <w:szCs w:val="20"/>
          <w:u w:val="single"/>
        </w:rPr>
        <w:t> :</w:t>
      </w:r>
    </w:p>
    <w:p w:rsidR="005A28FD" w:rsidRDefault="00973F0D" w:rsidP="004D44AD">
      <w:pPr>
        <w:pStyle w:val="Paragraphedeliste"/>
        <w:spacing w:before="120"/>
        <w:ind w:left="0" w:right="3067" w:firstLine="0"/>
        <w:jc w:val="both"/>
        <w:rPr>
          <w:sz w:val="20"/>
          <w:szCs w:val="20"/>
        </w:rPr>
      </w:pPr>
      <w:r w:rsidRPr="005A28FD">
        <w:rPr>
          <w:sz w:val="20"/>
          <w:szCs w:val="20"/>
        </w:rPr>
        <w:t xml:space="preserve">Vous disposez </w:t>
      </w:r>
      <w:r w:rsidR="005A28FD">
        <w:rPr>
          <w:sz w:val="20"/>
          <w:szCs w:val="20"/>
        </w:rPr>
        <w:t>d’une</w:t>
      </w:r>
      <w:r w:rsidRPr="005A28FD">
        <w:rPr>
          <w:sz w:val="20"/>
          <w:szCs w:val="20"/>
        </w:rPr>
        <w:t xml:space="preserve"> boîte</w:t>
      </w:r>
      <w:r w:rsidR="005A28FD">
        <w:rPr>
          <w:sz w:val="20"/>
          <w:szCs w:val="20"/>
        </w:rPr>
        <w:t xml:space="preserve"> </w:t>
      </w:r>
      <w:r w:rsidR="004D44AD">
        <w:rPr>
          <w:sz w:val="20"/>
          <w:szCs w:val="20"/>
        </w:rPr>
        <w:t xml:space="preserve">et </w:t>
      </w:r>
      <w:r w:rsidR="004D44AD" w:rsidRPr="005A28FD">
        <w:rPr>
          <w:sz w:val="20"/>
          <w:szCs w:val="20"/>
        </w:rPr>
        <w:t>d’une masse</w:t>
      </w:r>
      <w:r w:rsidR="004D44AD">
        <w:rPr>
          <w:sz w:val="20"/>
          <w:szCs w:val="20"/>
        </w:rPr>
        <w:t xml:space="preserve"> </w:t>
      </w:r>
      <w:r w:rsidR="005A28FD">
        <w:rPr>
          <w:sz w:val="20"/>
          <w:szCs w:val="20"/>
        </w:rPr>
        <w:t>représentant la voiture</w:t>
      </w:r>
      <w:r w:rsidR="004D44AD">
        <w:rPr>
          <w:sz w:val="20"/>
          <w:szCs w:val="20"/>
        </w:rPr>
        <w:t xml:space="preserve"> et </w:t>
      </w:r>
      <w:r w:rsidR="005A28FD">
        <w:rPr>
          <w:sz w:val="20"/>
          <w:szCs w:val="20"/>
        </w:rPr>
        <w:t>d’un cavalier</w:t>
      </w:r>
      <w:r w:rsidRPr="005A28FD">
        <w:rPr>
          <w:sz w:val="20"/>
          <w:szCs w:val="20"/>
        </w:rPr>
        <w:t xml:space="preserve">.  </w:t>
      </w:r>
    </w:p>
    <w:p w:rsidR="00C1649E" w:rsidRPr="00C1649E" w:rsidRDefault="00C1649E" w:rsidP="00C1649E">
      <w:pPr>
        <w:spacing w:before="120"/>
        <w:ind w:right="3067" w:firstLine="0"/>
        <w:jc w:val="both"/>
        <w:rPr>
          <w:sz w:val="20"/>
          <w:szCs w:val="20"/>
        </w:rPr>
      </w:pPr>
      <w:r w:rsidRPr="00C1649E">
        <w:rPr>
          <w:sz w:val="20"/>
          <w:szCs w:val="20"/>
        </w:rPr>
        <w:t>On sait que le moteur de la voiture se trouve à l’arrière</w:t>
      </w:r>
    </w:p>
    <w:p w:rsidR="004D44AD" w:rsidRDefault="00C1649E" w:rsidP="007F62D6">
      <w:pPr>
        <w:pStyle w:val="Paragraphedeliste"/>
        <w:numPr>
          <w:ilvl w:val="0"/>
          <w:numId w:val="13"/>
        </w:numPr>
        <w:spacing w:before="120"/>
        <w:ind w:right="3067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4D44AD" w:rsidRPr="004D44AD">
        <w:rPr>
          <w:sz w:val="20"/>
          <w:szCs w:val="20"/>
        </w:rPr>
        <w:t>ntourer sur le schéma ci-contre l’endroit où</w:t>
      </w:r>
      <w:r w:rsidR="000A24CC" w:rsidRPr="004D44AD">
        <w:rPr>
          <w:sz w:val="20"/>
          <w:szCs w:val="20"/>
        </w:rPr>
        <w:t xml:space="preserve"> placer la masse dans la boîte afin de </w:t>
      </w:r>
      <w:r w:rsidR="00AA1E86">
        <w:rPr>
          <w:sz w:val="20"/>
          <w:szCs w:val="20"/>
        </w:rPr>
        <w:t>modéliser</w:t>
      </w:r>
      <w:r w:rsidR="000A24CC" w:rsidRPr="004D44AD">
        <w:rPr>
          <w:sz w:val="20"/>
          <w:szCs w:val="20"/>
        </w:rPr>
        <w:t xml:space="preserve"> au mieux la voiture</w:t>
      </w:r>
      <w:r>
        <w:rPr>
          <w:sz w:val="20"/>
          <w:szCs w:val="20"/>
        </w:rPr>
        <w:t>.</w:t>
      </w:r>
    </w:p>
    <w:p w:rsidR="00973F0D" w:rsidRDefault="00C1649E" w:rsidP="007F62D6">
      <w:pPr>
        <w:pStyle w:val="Paragraphedeliste"/>
        <w:numPr>
          <w:ilvl w:val="0"/>
          <w:numId w:val="13"/>
        </w:numPr>
        <w:spacing w:before="120"/>
        <w:ind w:right="30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utilisant le matériel à votre disposition, </w:t>
      </w:r>
      <w:proofErr w:type="gramStart"/>
      <w:r>
        <w:rPr>
          <w:sz w:val="20"/>
          <w:szCs w:val="20"/>
        </w:rPr>
        <w:t>p</w:t>
      </w:r>
      <w:r w:rsidR="00973F0D" w:rsidRPr="004D44AD">
        <w:rPr>
          <w:sz w:val="20"/>
          <w:szCs w:val="20"/>
        </w:rPr>
        <w:t>roposer</w:t>
      </w:r>
      <w:proofErr w:type="gramEnd"/>
      <w:r w:rsidR="00973F0D" w:rsidRPr="004D44AD">
        <w:rPr>
          <w:sz w:val="20"/>
          <w:szCs w:val="20"/>
        </w:rPr>
        <w:t xml:space="preserve"> </w:t>
      </w:r>
      <w:r w:rsidR="00AA1E86">
        <w:rPr>
          <w:sz w:val="20"/>
          <w:szCs w:val="20"/>
        </w:rPr>
        <w:t xml:space="preserve">puis réaliser </w:t>
      </w:r>
      <w:r w:rsidR="00973F0D" w:rsidRPr="004D44AD">
        <w:rPr>
          <w:sz w:val="20"/>
          <w:szCs w:val="20"/>
        </w:rPr>
        <w:t>un</w:t>
      </w:r>
      <w:r w:rsidR="0030431E" w:rsidRPr="004D44AD">
        <w:rPr>
          <w:sz w:val="20"/>
          <w:szCs w:val="20"/>
        </w:rPr>
        <w:t xml:space="preserve"> protocole permettant </w:t>
      </w:r>
      <w:r w:rsidR="007F62D6" w:rsidRPr="004D44AD">
        <w:rPr>
          <w:sz w:val="20"/>
          <w:szCs w:val="20"/>
        </w:rPr>
        <w:t xml:space="preserve">de montrer comment la </w:t>
      </w:r>
      <w:r w:rsidR="004D44AD" w:rsidRPr="004D44AD">
        <w:rPr>
          <w:sz w:val="20"/>
          <w:szCs w:val="20"/>
        </w:rPr>
        <w:t xml:space="preserve">position </w:t>
      </w:r>
      <w:r w:rsidR="007F62D6" w:rsidRPr="004D44AD">
        <w:rPr>
          <w:sz w:val="20"/>
          <w:szCs w:val="20"/>
        </w:rPr>
        <w:t xml:space="preserve">du véhicule </w:t>
      </w:r>
      <w:r w:rsidR="004D44AD" w:rsidRPr="004D44AD">
        <w:rPr>
          <w:sz w:val="20"/>
          <w:szCs w:val="20"/>
        </w:rPr>
        <w:t xml:space="preserve">sur le pont </w:t>
      </w:r>
      <w:r w:rsidR="007F62D6" w:rsidRPr="004D44AD">
        <w:rPr>
          <w:sz w:val="20"/>
          <w:szCs w:val="20"/>
        </w:rPr>
        <w:t>agit sur son basculement :</w:t>
      </w:r>
    </w:p>
    <w:p w:rsidR="00C1649E" w:rsidRPr="00C1649E" w:rsidRDefault="00C1649E" w:rsidP="00C1649E">
      <w:pPr>
        <w:spacing w:before="120"/>
        <w:ind w:left="360" w:right="3067" w:firstLine="0"/>
        <w:jc w:val="both"/>
        <w:rPr>
          <w:i/>
          <w:sz w:val="20"/>
          <w:szCs w:val="20"/>
          <w:u w:val="single"/>
        </w:rPr>
      </w:pPr>
      <w:r w:rsidRPr="00C1649E">
        <w:rPr>
          <w:i/>
          <w:sz w:val="20"/>
          <w:szCs w:val="20"/>
          <w:u w:val="single"/>
        </w:rPr>
        <w:t>Protocole :</w:t>
      </w:r>
    </w:p>
    <w:p w:rsidR="003E22DF" w:rsidRDefault="003E22DF" w:rsidP="003E22DF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………………………………………………….…………………………………………………………………………...………</w:t>
      </w:r>
    </w:p>
    <w:p w:rsidR="003E22DF" w:rsidRPr="00A909F8" w:rsidRDefault="003E22DF" w:rsidP="003E22DF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………………………………………………………………………………………………………………………………………</w:t>
      </w:r>
    </w:p>
    <w:p w:rsidR="003E22DF" w:rsidRDefault="003E22DF" w:rsidP="003E22DF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………………………………………………….…………………………………………………………………………...………</w:t>
      </w:r>
    </w:p>
    <w:p w:rsidR="00AA1E86" w:rsidRDefault="00AA1E86" w:rsidP="0006563D">
      <w:pPr>
        <w:pStyle w:val="Sous-titre"/>
        <w:numPr>
          <w:ilvl w:val="0"/>
          <w:numId w:val="9"/>
        </w:numPr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Qu’observe-t-on ?</w:t>
      </w:r>
    </w:p>
    <w:p w:rsidR="007F68B1" w:rsidRDefault="007F68B1" w:rsidP="007F68B1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………………………………………………….…………………………………………………………………………...………</w:t>
      </w:r>
    </w:p>
    <w:p w:rsidR="007F68B1" w:rsidRPr="00A909F8" w:rsidRDefault="007F68B1" w:rsidP="007F68B1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………………………………………………………………………………………………………………………………………</w:t>
      </w:r>
    </w:p>
    <w:p w:rsidR="001810FB" w:rsidRPr="001810FB" w:rsidRDefault="001810FB" w:rsidP="001810FB">
      <w:pPr>
        <w:pStyle w:val="Paragraphedeliste"/>
        <w:numPr>
          <w:ilvl w:val="0"/>
          <w:numId w:val="35"/>
        </w:numPr>
        <w:rPr>
          <w:i/>
          <w:sz w:val="20"/>
        </w:rPr>
      </w:pPr>
      <w:r>
        <w:rPr>
          <w:sz w:val="20"/>
        </w:rPr>
        <w:lastRenderedPageBreak/>
        <w:t>Justifier le choix de l’hypothèse de départ par rapport à vos observations :</w:t>
      </w:r>
    </w:p>
    <w:p w:rsidR="00364DAA" w:rsidRDefault="00364DAA" w:rsidP="00364DAA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……………………………………………………………………………………………………………………………………..</w:t>
      </w:r>
    </w:p>
    <w:p w:rsidR="00364DAA" w:rsidRDefault="00364DAA" w:rsidP="00364DAA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……………………………………………………………………………………………………………………………………..</w:t>
      </w:r>
    </w:p>
    <w:p w:rsidR="001810FB" w:rsidRDefault="001810FB" w:rsidP="00364DAA">
      <w:pPr>
        <w:pStyle w:val="Sous-titre"/>
        <w:spacing w:before="120"/>
        <w:ind w:right="-51"/>
        <w:jc w:val="both"/>
        <w:rPr>
          <w:i w:val="0"/>
          <w:sz w:val="20"/>
        </w:rPr>
      </w:pPr>
    </w:p>
    <w:p w:rsidR="0051530E" w:rsidRDefault="00364DAA" w:rsidP="0051530E">
      <w:pPr>
        <w:tabs>
          <w:tab w:val="left" w:pos="1260"/>
        </w:tabs>
        <w:spacing w:before="60"/>
        <w:ind w:right="-51" w:firstLine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Afin de vérifier expérimentalement cette hypothèse, on propose d’utiliser le </w:t>
      </w:r>
      <w:r w:rsidR="001810FB">
        <w:rPr>
          <w:bCs/>
          <w:sz w:val="20"/>
          <w:szCs w:val="20"/>
        </w:rPr>
        <w:t xml:space="preserve">fichier </w:t>
      </w:r>
      <w:r w:rsidR="0007406D">
        <w:rPr>
          <w:bCs/>
          <w:sz w:val="20"/>
          <w:szCs w:val="20"/>
        </w:rPr>
        <w:t>« </w:t>
      </w:r>
      <w:r w:rsidR="001810FB">
        <w:rPr>
          <w:bCs/>
          <w:sz w:val="20"/>
          <w:szCs w:val="20"/>
        </w:rPr>
        <w:t>basculexus.ggb</w:t>
      </w:r>
      <w:r w:rsidR="0007406D">
        <w:rPr>
          <w:bCs/>
          <w:sz w:val="20"/>
          <w:szCs w:val="20"/>
        </w:rPr>
        <w:t> »</w:t>
      </w:r>
      <w:r w:rsidR="0007406D">
        <w:rPr>
          <w:bCs/>
          <w:sz w:val="20"/>
          <w:szCs w:val="20"/>
        </w:rPr>
        <w:noBreakHyphen/>
      </w:r>
      <w:r w:rsidR="001810FB">
        <w:rPr>
          <w:bCs/>
          <w:sz w:val="20"/>
          <w:szCs w:val="20"/>
        </w:rPr>
        <w:t xml:space="preserve"> </w:t>
      </w:r>
      <w:r w:rsidR="0051530E">
        <w:rPr>
          <w:bCs/>
          <w:sz w:val="20"/>
          <w:szCs w:val="20"/>
        </w:rPr>
        <w:t>afin de simuler plus rigoureusement l’expérience précédente.</w:t>
      </w:r>
    </w:p>
    <w:p w:rsidR="001E722C" w:rsidRDefault="001E722C" w:rsidP="001E722C">
      <w:pPr>
        <w:pStyle w:val="Paragraphedeliste"/>
        <w:numPr>
          <w:ilvl w:val="0"/>
          <w:numId w:val="35"/>
        </w:numPr>
        <w:spacing w:before="120"/>
        <w:ind w:right="-5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D’après la simulation, écrire les conditions d’équilibre de la voiture sur le pont en utilisant les mots suivants : </w:t>
      </w:r>
    </w:p>
    <w:p w:rsidR="001E722C" w:rsidRPr="001E722C" w:rsidRDefault="001E722C" w:rsidP="001E722C">
      <w:pPr>
        <w:pStyle w:val="Paragraphedeliste"/>
        <w:spacing w:before="120"/>
        <w:ind w:left="0" w:right="-51" w:firstLine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« </w:t>
      </w:r>
      <w:proofErr w:type="gramStart"/>
      <w:r>
        <w:rPr>
          <w:bCs/>
          <w:sz w:val="20"/>
          <w:szCs w:val="20"/>
        </w:rPr>
        <w:t>centre</w:t>
      </w:r>
      <w:proofErr w:type="gramEnd"/>
      <w:r>
        <w:rPr>
          <w:bCs/>
          <w:sz w:val="20"/>
          <w:szCs w:val="20"/>
        </w:rPr>
        <w:t xml:space="preserve"> de gravité » ; « verticale » ; « surface du pont »</w:t>
      </w:r>
    </w:p>
    <w:p w:rsidR="002E5241" w:rsidRPr="002E5241" w:rsidRDefault="001E722C" w:rsidP="002E5241">
      <w:pPr>
        <w:tabs>
          <w:tab w:val="left" w:pos="720"/>
        </w:tabs>
        <w:spacing w:before="60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……………………………...</w:t>
      </w:r>
      <w:r w:rsidR="002E5241">
        <w:rPr>
          <w:bCs/>
          <w:sz w:val="20"/>
          <w:szCs w:val="20"/>
        </w:rPr>
        <w:t>………………………………………………………………………………………………………</w:t>
      </w:r>
    </w:p>
    <w:p w:rsidR="001E722C" w:rsidRPr="001E722C" w:rsidRDefault="001E722C" w:rsidP="001E722C">
      <w:pPr>
        <w:spacing w:before="120"/>
        <w:ind w:right="-51" w:firstLine="0"/>
        <w:rPr>
          <w:bCs/>
          <w:sz w:val="20"/>
          <w:szCs w:val="20"/>
        </w:rPr>
      </w:pPr>
      <w:r w:rsidRPr="001E722C">
        <w:rPr>
          <w:bCs/>
          <w:sz w:val="20"/>
          <w:szCs w:val="20"/>
        </w:rPr>
        <w:t>…………………………………………………………………………………………………………………………………..….</w:t>
      </w:r>
    </w:p>
    <w:p w:rsidR="009267D0" w:rsidRDefault="009267D0" w:rsidP="009267D0">
      <w:pPr>
        <w:tabs>
          <w:tab w:val="left" w:pos="720"/>
        </w:tabs>
        <w:spacing w:before="120"/>
        <w:ind w:right="-51" w:firstLine="0"/>
        <w:rPr>
          <w:bCs/>
          <w:sz w:val="20"/>
          <w:szCs w:val="20"/>
        </w:rPr>
      </w:pPr>
      <w:r w:rsidRPr="002E5241">
        <w:rPr>
          <w:bCs/>
          <w:sz w:val="20"/>
          <w:szCs w:val="20"/>
        </w:rPr>
        <w:t>……………………………………………………………………………………………………....</w:t>
      </w:r>
      <w:r>
        <w:rPr>
          <w:bCs/>
          <w:sz w:val="20"/>
          <w:szCs w:val="20"/>
        </w:rPr>
        <w:t>...............</w:t>
      </w:r>
      <w:r w:rsidR="001E722C">
        <w:rPr>
          <w:bCs/>
          <w:sz w:val="20"/>
          <w:szCs w:val="20"/>
        </w:rPr>
        <w:t>...............................</w:t>
      </w:r>
      <w:r>
        <w:rPr>
          <w:bCs/>
          <w:sz w:val="20"/>
          <w:szCs w:val="20"/>
        </w:rPr>
        <w:t>.</w:t>
      </w:r>
    </w:p>
    <w:p w:rsidR="00787415" w:rsidRPr="00787415" w:rsidRDefault="00787415" w:rsidP="00787415">
      <w:pPr>
        <w:widowControl w:val="0"/>
        <w:adjustRightInd w:val="0"/>
        <w:spacing w:before="60"/>
        <w:jc w:val="both"/>
        <w:textAlignment w:val="baseline"/>
        <w:rPr>
          <w:sz w:val="20"/>
          <w:szCs w:val="20"/>
        </w:rPr>
      </w:pPr>
    </w:p>
    <w:p w:rsidR="0010658C" w:rsidRPr="00787415" w:rsidRDefault="0050026A" w:rsidP="001E722C">
      <w:pPr>
        <w:pStyle w:val="Paragraphedeliste"/>
        <w:widowControl w:val="0"/>
        <w:adjustRightInd w:val="0"/>
        <w:spacing w:before="60"/>
        <w:ind w:left="0" w:firstLine="0"/>
        <w:jc w:val="both"/>
        <w:textAlignment w:val="baseline"/>
        <w:rPr>
          <w:b/>
          <w:sz w:val="20"/>
          <w:szCs w:val="20"/>
          <w:u w:val="single"/>
        </w:rPr>
      </w:pPr>
      <w:r w:rsidRPr="0050026A">
        <w:rPr>
          <w:b/>
          <w:noProof/>
          <w:sz w:val="48"/>
          <w:szCs w:val="4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592" type="#_x0000_t32" style="position:absolute;left:0;text-align:left;margin-left:-14.4pt;margin-top:7.65pt;width:0;height:96.8pt;z-index:251836928" o:connectortype="straight" strokecolor="#365f91 [2404]" strokeweight="6pt"/>
        </w:pict>
      </w:r>
      <w:r w:rsidR="00787415" w:rsidRPr="00787415">
        <w:rPr>
          <w:b/>
          <w:noProof/>
          <w:u w:val="single"/>
        </w:rPr>
        <w:t>On retient</w:t>
      </w:r>
      <w:r w:rsidR="0010658C" w:rsidRPr="00787415">
        <w:rPr>
          <w:b/>
          <w:sz w:val="20"/>
          <w:szCs w:val="20"/>
          <w:u w:val="single"/>
        </w:rPr>
        <w:t> :</w:t>
      </w:r>
    </w:p>
    <w:p w:rsidR="0010658C" w:rsidRPr="00787415" w:rsidRDefault="0010658C" w:rsidP="0007406D">
      <w:pPr>
        <w:widowControl w:val="0"/>
        <w:adjustRightInd w:val="0"/>
        <w:ind w:right="-51" w:firstLine="0"/>
        <w:jc w:val="both"/>
        <w:textAlignment w:val="baseline"/>
        <w:rPr>
          <w:vanish/>
          <w:sz w:val="32"/>
          <w:szCs w:val="32"/>
        </w:rPr>
      </w:pPr>
      <w:r w:rsidRPr="008E7E61">
        <w:rPr>
          <w:vanish/>
          <w:sz w:val="48"/>
          <w:szCs w:val="48"/>
        </w:rPr>
        <w:t xml:space="preserve">Un objet posé sur un plan horizontal ne bascule pas tant que la verticale passant par son </w:t>
      </w:r>
      <w:r w:rsidR="00787415" w:rsidRPr="008E7E61">
        <w:rPr>
          <w:vanish/>
          <w:sz w:val="48"/>
          <w:szCs w:val="48"/>
        </w:rPr>
        <w:t>centre de gravité</w:t>
      </w:r>
      <w:r w:rsidRPr="008E7E61">
        <w:rPr>
          <w:vanish/>
          <w:sz w:val="48"/>
          <w:szCs w:val="48"/>
        </w:rPr>
        <w:t xml:space="preserve"> coupe la base de sustentation</w:t>
      </w:r>
      <w:r w:rsidRPr="00787415">
        <w:rPr>
          <w:vanish/>
          <w:sz w:val="32"/>
          <w:szCs w:val="32"/>
        </w:rPr>
        <w:t>.</w:t>
      </w:r>
    </w:p>
    <w:p w:rsidR="00787415" w:rsidRDefault="008A085D" w:rsidP="00990A38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</w:t>
      </w:r>
      <w:r w:rsidR="001E722C">
        <w:rPr>
          <w:i w:val="0"/>
          <w:sz w:val="20"/>
        </w:rPr>
        <w:t>………………………………….</w:t>
      </w:r>
      <w:r>
        <w:rPr>
          <w:i w:val="0"/>
          <w:sz w:val="20"/>
        </w:rPr>
        <w:t>……………….…………</w:t>
      </w:r>
    </w:p>
    <w:p w:rsidR="00990A38" w:rsidRDefault="00990A38" w:rsidP="00990A38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…………………………………………………….……………………………………………</w:t>
      </w:r>
      <w:r w:rsidR="001E722C">
        <w:rPr>
          <w:i w:val="0"/>
          <w:sz w:val="20"/>
        </w:rPr>
        <w:t>………………………………….</w:t>
      </w:r>
    </w:p>
    <w:p w:rsidR="00C27723" w:rsidRDefault="008A085D" w:rsidP="008A085D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</w:t>
      </w:r>
      <w:r w:rsidR="001E722C">
        <w:rPr>
          <w:i w:val="0"/>
          <w:sz w:val="20"/>
        </w:rPr>
        <w:t>…………………………………..</w:t>
      </w:r>
    </w:p>
    <w:p w:rsidR="001E722C" w:rsidRDefault="001E722C" w:rsidP="008A085D">
      <w:pPr>
        <w:pStyle w:val="Sous-titre"/>
        <w:spacing w:before="120"/>
        <w:ind w:right="-51"/>
        <w:jc w:val="both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……………………………………………………………………………………………………………………………………..</w:t>
      </w:r>
    </w:p>
    <w:p w:rsidR="008A085D" w:rsidRDefault="008A085D" w:rsidP="008A085D">
      <w:pPr>
        <w:pStyle w:val="Sous-titre"/>
        <w:spacing w:before="120"/>
        <w:ind w:right="-51"/>
        <w:jc w:val="both"/>
        <w:rPr>
          <w:i w:val="0"/>
          <w:sz w:val="20"/>
        </w:rPr>
      </w:pPr>
    </w:p>
    <w:p w:rsidR="00787415" w:rsidRPr="002E5241" w:rsidRDefault="00B05162" w:rsidP="008A085D">
      <w:pPr>
        <w:pStyle w:val="Sous-titre"/>
        <w:spacing w:before="120"/>
        <w:ind w:right="-51"/>
        <w:jc w:val="both"/>
        <w:rPr>
          <w:sz w:val="20"/>
          <w:u w:val="single"/>
        </w:rPr>
      </w:pPr>
      <w:r>
        <w:rPr>
          <w:noProof/>
          <w:sz w:val="20"/>
          <w:u w:val="single"/>
        </w:rPr>
        <w:drawing>
          <wp:anchor distT="0" distB="0" distL="114300" distR="114300" simplePos="0" relativeHeight="251880960" behindDoc="1" locked="0" layoutInCell="1" allowOverlap="1">
            <wp:simplePos x="0" y="0"/>
            <wp:positionH relativeFrom="column">
              <wp:posOffset>5266055</wp:posOffset>
            </wp:positionH>
            <wp:positionV relativeFrom="paragraph">
              <wp:posOffset>25400</wp:posOffset>
            </wp:positionV>
            <wp:extent cx="1228090" cy="1757045"/>
            <wp:effectExtent l="19050" t="0" r="0" b="0"/>
            <wp:wrapNone/>
            <wp:docPr id="1" name="Image 0" descr="mobile dfm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bile dfmble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5241" w:rsidRPr="002E5241">
        <w:rPr>
          <w:sz w:val="20"/>
          <w:u w:val="single"/>
        </w:rPr>
        <w:t>Exemple :</w:t>
      </w:r>
    </w:p>
    <w:p w:rsidR="00F84B8F" w:rsidRDefault="00BC0ADC" w:rsidP="00F84B8F">
      <w:pPr>
        <w:widowControl w:val="0"/>
        <w:adjustRightInd w:val="0"/>
        <w:spacing w:before="60"/>
        <w:ind w:left="142" w:right="2075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P</w:t>
      </w:r>
      <w:r w:rsidR="00F84B8F">
        <w:rPr>
          <w:sz w:val="20"/>
          <w:szCs w:val="20"/>
        </w:rPr>
        <w:t>our établir ou vérifier cette condition d’équilibre, les physiciens ont conçu le mobile représenté ci-contre</w:t>
      </w:r>
      <w:r w:rsidR="00B05162">
        <w:rPr>
          <w:sz w:val="20"/>
          <w:szCs w:val="20"/>
        </w:rPr>
        <w:t xml:space="preserve"> où un fil à plomb est lié au point </w:t>
      </w:r>
      <w:r w:rsidR="00B05162" w:rsidRPr="00B05162">
        <w:rPr>
          <w:i/>
          <w:sz w:val="20"/>
          <w:szCs w:val="20"/>
        </w:rPr>
        <w:t>G</w:t>
      </w:r>
      <w:r w:rsidR="00F84B8F">
        <w:rPr>
          <w:sz w:val="20"/>
          <w:szCs w:val="20"/>
        </w:rPr>
        <w:t xml:space="preserve"> : </w:t>
      </w:r>
    </w:p>
    <w:p w:rsidR="002E5241" w:rsidRPr="000C2D49" w:rsidRDefault="00F84B8F" w:rsidP="00F84B8F">
      <w:pPr>
        <w:widowControl w:val="0"/>
        <w:adjustRightInd w:val="0"/>
        <w:spacing w:before="60"/>
        <w:ind w:left="142" w:right="3634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On a modélisé l’expérience dans le fichier </w:t>
      </w:r>
      <w:r w:rsidR="0007406D">
        <w:rPr>
          <w:sz w:val="20"/>
          <w:szCs w:val="20"/>
        </w:rPr>
        <w:t>« </w:t>
      </w:r>
      <w:r w:rsidRPr="0007406D">
        <w:rPr>
          <w:sz w:val="20"/>
          <w:szCs w:val="20"/>
        </w:rPr>
        <w:t>mobile déformable.ggb</w:t>
      </w:r>
      <w:r w:rsidR="0007406D">
        <w:rPr>
          <w:sz w:val="20"/>
          <w:szCs w:val="20"/>
        </w:rPr>
        <w:t> »</w:t>
      </w:r>
      <w:r>
        <w:rPr>
          <w:sz w:val="20"/>
          <w:szCs w:val="20"/>
        </w:rPr>
        <w:t>.</w:t>
      </w:r>
    </w:p>
    <w:p w:rsidR="00022124" w:rsidRDefault="00022124" w:rsidP="002E5241">
      <w:pPr>
        <w:widowControl w:val="0"/>
        <w:numPr>
          <w:ilvl w:val="0"/>
          <w:numId w:val="26"/>
        </w:numPr>
        <w:tabs>
          <w:tab w:val="clear" w:pos="1800"/>
          <w:tab w:val="num" w:pos="720"/>
        </w:tabs>
        <w:adjustRightInd w:val="0"/>
        <w:spacing w:before="60"/>
        <w:ind w:left="720" w:right="2032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Comment la déformation agit-elle sur la position du centre de gravité du solide ?</w:t>
      </w:r>
    </w:p>
    <w:p w:rsidR="00022124" w:rsidRDefault="00022124" w:rsidP="00022124">
      <w:pPr>
        <w:widowControl w:val="0"/>
        <w:tabs>
          <w:tab w:val="num" w:pos="720"/>
        </w:tabs>
        <w:adjustRightInd w:val="0"/>
        <w:spacing w:line="300" w:lineRule="exact"/>
        <w:ind w:right="2030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….……………………………………………………………...……………………………………….</w:t>
      </w:r>
    </w:p>
    <w:p w:rsidR="00022124" w:rsidRDefault="00022124" w:rsidP="00022124">
      <w:pPr>
        <w:widowControl w:val="0"/>
        <w:tabs>
          <w:tab w:val="num" w:pos="720"/>
        </w:tabs>
        <w:adjustRightInd w:val="0"/>
        <w:spacing w:line="300" w:lineRule="exact"/>
        <w:ind w:right="2030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………………………………………………………………………………………………………….</w:t>
      </w:r>
    </w:p>
    <w:p w:rsidR="00022124" w:rsidRDefault="00022124" w:rsidP="002E5241">
      <w:pPr>
        <w:widowControl w:val="0"/>
        <w:numPr>
          <w:ilvl w:val="0"/>
          <w:numId w:val="26"/>
        </w:numPr>
        <w:tabs>
          <w:tab w:val="clear" w:pos="1800"/>
          <w:tab w:val="num" w:pos="720"/>
        </w:tabs>
        <w:adjustRightInd w:val="0"/>
        <w:spacing w:before="60"/>
        <w:ind w:left="720" w:right="2032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A quoi sert le fil à plomb ?</w:t>
      </w:r>
    </w:p>
    <w:p w:rsidR="00022124" w:rsidRPr="00022124" w:rsidRDefault="00022124" w:rsidP="00022124">
      <w:pPr>
        <w:widowControl w:val="0"/>
        <w:tabs>
          <w:tab w:val="num" w:pos="720"/>
        </w:tabs>
        <w:adjustRightInd w:val="0"/>
        <w:spacing w:line="300" w:lineRule="exact"/>
        <w:ind w:right="2030" w:firstLine="0"/>
        <w:jc w:val="both"/>
        <w:textAlignment w:val="baseline"/>
        <w:rPr>
          <w:sz w:val="20"/>
          <w:szCs w:val="20"/>
        </w:rPr>
      </w:pPr>
      <w:r w:rsidRPr="00022124">
        <w:rPr>
          <w:sz w:val="20"/>
          <w:szCs w:val="20"/>
        </w:rPr>
        <w:t>………………………………………………………………………………………………………….</w:t>
      </w:r>
    </w:p>
    <w:p w:rsidR="00B05162" w:rsidRDefault="00022124" w:rsidP="002E5241">
      <w:pPr>
        <w:widowControl w:val="0"/>
        <w:numPr>
          <w:ilvl w:val="0"/>
          <w:numId w:val="26"/>
        </w:numPr>
        <w:tabs>
          <w:tab w:val="clear" w:pos="1800"/>
          <w:tab w:val="num" w:pos="720"/>
        </w:tabs>
        <w:adjustRightInd w:val="0"/>
        <w:spacing w:before="60"/>
        <w:ind w:left="720" w:right="2032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Quelle  différence existe-t-il entre le principe de l’expérience et la condition d’équilibre donnée ci-dessus</w:t>
      </w:r>
      <w:r w:rsidR="00B05162">
        <w:rPr>
          <w:sz w:val="20"/>
          <w:szCs w:val="20"/>
        </w:rPr>
        <w:t> :</w:t>
      </w:r>
    </w:p>
    <w:p w:rsidR="00022124" w:rsidRDefault="00022124" w:rsidP="00022124">
      <w:pPr>
        <w:widowControl w:val="0"/>
        <w:adjustRightInd w:val="0"/>
        <w:spacing w:before="60"/>
        <w:ind w:right="-51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……………………………………………………………………..………………………………………………………………</w:t>
      </w:r>
    </w:p>
    <w:p w:rsidR="00022124" w:rsidRDefault="00022124" w:rsidP="00022124">
      <w:pPr>
        <w:widowControl w:val="0"/>
        <w:adjustRightInd w:val="0"/>
        <w:spacing w:before="60"/>
        <w:ind w:right="-51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…………………………………………………………………………………………………………………………………..…</w:t>
      </w:r>
    </w:p>
    <w:p w:rsidR="002E5241" w:rsidRDefault="002E5241" w:rsidP="008A085D">
      <w:pPr>
        <w:pStyle w:val="Sous-titre"/>
        <w:spacing w:before="120"/>
        <w:ind w:right="-51"/>
        <w:jc w:val="both"/>
        <w:rPr>
          <w:i w:val="0"/>
          <w:sz w:val="20"/>
        </w:rPr>
      </w:pPr>
    </w:p>
    <w:sectPr w:rsidR="002E5241" w:rsidSect="005C6B52">
      <w:footerReference w:type="even" r:id="rId15"/>
      <w:footerReference w:type="default" r:id="rId16"/>
      <w:pgSz w:w="11906" w:h="16838"/>
      <w:pgMar w:top="567" w:right="849" w:bottom="993" w:left="902" w:header="709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A94" w:rsidRDefault="00173A94">
      <w:r>
        <w:separator/>
      </w:r>
    </w:p>
  </w:endnote>
  <w:endnote w:type="continuationSeparator" w:id="0">
    <w:p w:rsidR="00173A94" w:rsidRDefault="0017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 Condensed">
    <w:panose1 w:val="020B0606030804020204"/>
    <w:charset w:val="00"/>
    <w:family w:val="swiss"/>
    <w:pitch w:val="variable"/>
    <w:sig w:usb0="E7002EFF" w:usb1="D200F5FF" w:usb2="0A24602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678" w:rsidRDefault="0050026A" w:rsidP="00B6401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BB4678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B4678" w:rsidRDefault="00BB4678" w:rsidP="00B64015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678" w:rsidRDefault="0050026A" w:rsidP="00E87F8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BB4678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7406D">
      <w:rPr>
        <w:rStyle w:val="Numrodepage"/>
        <w:noProof/>
      </w:rPr>
      <w:t>2</w:t>
    </w:r>
    <w:r>
      <w:rPr>
        <w:rStyle w:val="Numrodepage"/>
      </w:rPr>
      <w:fldChar w:fldCharType="end"/>
    </w:r>
  </w:p>
  <w:p w:rsidR="00BB4678" w:rsidRPr="00771480" w:rsidRDefault="00BB4678" w:rsidP="00E87F87">
    <w:pPr>
      <w:pStyle w:val="Pieddepage"/>
      <w:ind w:right="360"/>
      <w:rPr>
        <w:rFonts w:ascii="Freestyle Script" w:hAnsi="Freestyle Script"/>
      </w:rPr>
    </w:pPr>
    <w:r>
      <w:rPr>
        <w:rFonts w:ascii="Freestyle Script" w:hAnsi="Freestyle Script"/>
      </w:rPr>
      <w:t>HS1 Mécanique</w:t>
    </w:r>
  </w:p>
  <w:p w:rsidR="00BB4678" w:rsidRPr="00E87F87" w:rsidRDefault="00BB4678" w:rsidP="00E87F87">
    <w:pPr>
      <w:pStyle w:val="Pieddepage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A94" w:rsidRDefault="00173A94">
      <w:r>
        <w:separator/>
      </w:r>
    </w:p>
  </w:footnote>
  <w:footnote w:type="continuationSeparator" w:id="0">
    <w:p w:rsidR="00173A94" w:rsidRDefault="00173A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CB5"/>
    <w:multiLevelType w:val="multilevel"/>
    <w:tmpl w:val="3770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71F0F"/>
    <w:multiLevelType w:val="hybridMultilevel"/>
    <w:tmpl w:val="66343BAE"/>
    <w:lvl w:ilvl="0" w:tplc="33DE11F0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5FC5"/>
    <w:multiLevelType w:val="hybridMultilevel"/>
    <w:tmpl w:val="A6F20AC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15963"/>
    <w:multiLevelType w:val="hybridMultilevel"/>
    <w:tmpl w:val="E3A8592C"/>
    <w:lvl w:ilvl="0" w:tplc="00C83C20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1D0"/>
    <w:multiLevelType w:val="hybridMultilevel"/>
    <w:tmpl w:val="028C026E"/>
    <w:lvl w:ilvl="0" w:tplc="BA5A9E5C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83389"/>
    <w:multiLevelType w:val="hybridMultilevel"/>
    <w:tmpl w:val="0A303C22"/>
    <w:lvl w:ilvl="0" w:tplc="32E035F6">
      <w:numFmt w:val="bullet"/>
      <w:pStyle w:val="QCM1"/>
      <w:lvlText w:val=""/>
      <w:lvlJc w:val="left"/>
      <w:pPr>
        <w:tabs>
          <w:tab w:val="num" w:pos="2828"/>
        </w:tabs>
        <w:ind w:left="2828" w:hanging="924"/>
      </w:pPr>
      <w:rPr>
        <w:rFonts w:ascii="Webdings" w:eastAsia="Times New Roman" w:hAnsi="Web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84"/>
        </w:tabs>
        <w:ind w:left="29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04"/>
        </w:tabs>
        <w:ind w:left="37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24"/>
        </w:tabs>
        <w:ind w:left="44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44"/>
        </w:tabs>
        <w:ind w:left="51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64"/>
        </w:tabs>
        <w:ind w:left="58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84"/>
        </w:tabs>
        <w:ind w:left="65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04"/>
        </w:tabs>
        <w:ind w:left="73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24"/>
        </w:tabs>
        <w:ind w:left="8024" w:hanging="360"/>
      </w:pPr>
      <w:rPr>
        <w:rFonts w:ascii="Wingdings" w:hAnsi="Wingdings" w:hint="default"/>
      </w:rPr>
    </w:lvl>
  </w:abstractNum>
  <w:abstractNum w:abstractNumId="6">
    <w:nsid w:val="134325A4"/>
    <w:multiLevelType w:val="hybridMultilevel"/>
    <w:tmpl w:val="46FE082C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0C83C20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273E0B"/>
    <w:multiLevelType w:val="hybridMultilevel"/>
    <w:tmpl w:val="55367D2C"/>
    <w:lvl w:ilvl="0" w:tplc="285217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BA6463E" w:tentative="1">
      <w:start w:val="1"/>
      <w:numFmt w:val="lowerLetter"/>
      <w:lvlText w:val="%2."/>
      <w:lvlJc w:val="left"/>
      <w:pPr>
        <w:ind w:left="1440" w:hanging="360"/>
      </w:pPr>
    </w:lvl>
    <w:lvl w:ilvl="2" w:tplc="08C254FC" w:tentative="1">
      <w:start w:val="1"/>
      <w:numFmt w:val="lowerRoman"/>
      <w:lvlText w:val="%3."/>
      <w:lvlJc w:val="right"/>
      <w:pPr>
        <w:ind w:left="2160" w:hanging="180"/>
      </w:pPr>
    </w:lvl>
    <w:lvl w:ilvl="3" w:tplc="C7A23FA6" w:tentative="1">
      <w:start w:val="1"/>
      <w:numFmt w:val="decimal"/>
      <w:lvlText w:val="%4."/>
      <w:lvlJc w:val="left"/>
      <w:pPr>
        <w:ind w:left="2880" w:hanging="360"/>
      </w:pPr>
    </w:lvl>
    <w:lvl w:ilvl="4" w:tplc="4F4A5C8C" w:tentative="1">
      <w:start w:val="1"/>
      <w:numFmt w:val="lowerLetter"/>
      <w:lvlText w:val="%5."/>
      <w:lvlJc w:val="left"/>
      <w:pPr>
        <w:ind w:left="3600" w:hanging="360"/>
      </w:pPr>
    </w:lvl>
    <w:lvl w:ilvl="5" w:tplc="D97E3294" w:tentative="1">
      <w:start w:val="1"/>
      <w:numFmt w:val="lowerRoman"/>
      <w:lvlText w:val="%6."/>
      <w:lvlJc w:val="right"/>
      <w:pPr>
        <w:ind w:left="4320" w:hanging="180"/>
      </w:pPr>
    </w:lvl>
    <w:lvl w:ilvl="6" w:tplc="D386756A" w:tentative="1">
      <w:start w:val="1"/>
      <w:numFmt w:val="decimal"/>
      <w:lvlText w:val="%7."/>
      <w:lvlJc w:val="left"/>
      <w:pPr>
        <w:ind w:left="5040" w:hanging="360"/>
      </w:pPr>
    </w:lvl>
    <w:lvl w:ilvl="7" w:tplc="F3EE93CC" w:tentative="1">
      <w:start w:val="1"/>
      <w:numFmt w:val="lowerLetter"/>
      <w:lvlText w:val="%8."/>
      <w:lvlJc w:val="left"/>
      <w:pPr>
        <w:ind w:left="5760" w:hanging="360"/>
      </w:pPr>
    </w:lvl>
    <w:lvl w:ilvl="8" w:tplc="8AF8F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47A37"/>
    <w:multiLevelType w:val="hybridMultilevel"/>
    <w:tmpl w:val="702EFFD8"/>
    <w:lvl w:ilvl="0" w:tplc="42F29408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A41407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26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3EC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7E99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00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4A7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EAA8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8895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47279"/>
    <w:multiLevelType w:val="hybridMultilevel"/>
    <w:tmpl w:val="3798283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B75B2"/>
    <w:multiLevelType w:val="hybridMultilevel"/>
    <w:tmpl w:val="019C0EB8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C1816"/>
    <w:multiLevelType w:val="hybridMultilevel"/>
    <w:tmpl w:val="87E6F6AA"/>
    <w:lvl w:ilvl="0" w:tplc="040C0011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1" w:tplc="040C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1823D8"/>
    <w:multiLevelType w:val="hybridMultilevel"/>
    <w:tmpl w:val="37982836"/>
    <w:lvl w:ilvl="0" w:tplc="F738BB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23D27"/>
    <w:multiLevelType w:val="hybridMultilevel"/>
    <w:tmpl w:val="886C3DE0"/>
    <w:lvl w:ilvl="0" w:tplc="BA5A9E5C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858B7"/>
    <w:multiLevelType w:val="hybridMultilevel"/>
    <w:tmpl w:val="45AEABEE"/>
    <w:lvl w:ilvl="0" w:tplc="040C0011">
      <w:start w:val="1"/>
      <w:numFmt w:val="bullet"/>
      <w:lvlText w:val=""/>
      <w:lvlJc w:val="left"/>
      <w:pPr>
        <w:ind w:left="1004" w:hanging="360"/>
      </w:pPr>
      <w:rPr>
        <w:rFonts w:ascii="Webdings" w:hAnsi="Webdings" w:hint="default"/>
      </w:rPr>
    </w:lvl>
    <w:lvl w:ilvl="1" w:tplc="040C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0AA6EEA"/>
    <w:multiLevelType w:val="hybridMultilevel"/>
    <w:tmpl w:val="BB404128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65663"/>
    <w:multiLevelType w:val="hybridMultilevel"/>
    <w:tmpl w:val="04A6D06E"/>
    <w:lvl w:ilvl="0" w:tplc="00C83C20">
      <w:start w:val="1"/>
      <w:numFmt w:val="bullet"/>
      <w:lvlText w:val=""/>
      <w:lvlJc w:val="left"/>
      <w:pPr>
        <w:tabs>
          <w:tab w:val="num" w:pos="1800"/>
        </w:tabs>
        <w:ind w:left="180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1F27DC1"/>
    <w:multiLevelType w:val="hybridMultilevel"/>
    <w:tmpl w:val="B3788D4E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5E5418"/>
    <w:multiLevelType w:val="multilevel"/>
    <w:tmpl w:val="A74E0A64"/>
    <w:lvl w:ilvl="0">
      <w:start w:val="1"/>
      <w:numFmt w:val="upperRoman"/>
      <w:pStyle w:val="Titre1"/>
      <w:lvlText w:val="%1."/>
      <w:lvlJc w:val="left"/>
      <w:pPr>
        <w:tabs>
          <w:tab w:val="num" w:pos="568"/>
        </w:tabs>
        <w:ind w:left="852" w:hanging="284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1531" w:hanging="680"/>
      </w:pPr>
      <w:rPr>
        <w:rFonts w:hint="default"/>
      </w:rPr>
    </w:lvl>
    <w:lvl w:ilvl="2">
      <w:start w:val="1"/>
      <w:numFmt w:val="lowerLetter"/>
      <w:pStyle w:val="Titre3"/>
      <w:lvlText w:val="%1.%2.%3."/>
      <w:lvlJc w:val="left"/>
      <w:pPr>
        <w:tabs>
          <w:tab w:val="num" w:pos="1191"/>
        </w:tabs>
        <w:ind w:left="2211" w:hanging="107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4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8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08"/>
        </w:tabs>
        <w:ind w:left="4888" w:hanging="1440"/>
      </w:pPr>
      <w:rPr>
        <w:rFonts w:hint="default"/>
      </w:rPr>
    </w:lvl>
  </w:abstractNum>
  <w:abstractNum w:abstractNumId="19">
    <w:nsid w:val="59C4734D"/>
    <w:multiLevelType w:val="hybridMultilevel"/>
    <w:tmpl w:val="7E08864A"/>
    <w:lvl w:ilvl="0" w:tplc="B5BC5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E2149"/>
    <w:multiLevelType w:val="hybridMultilevel"/>
    <w:tmpl w:val="EDA8CFD2"/>
    <w:lvl w:ilvl="0" w:tplc="B16AA0D0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D91128"/>
    <w:multiLevelType w:val="multilevel"/>
    <w:tmpl w:val="9C6C84B0"/>
    <w:lvl w:ilvl="0">
      <w:start w:val="1"/>
      <w:numFmt w:val="decimal"/>
      <w:pStyle w:val="question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2">
    <w:nsid w:val="5F6D1224"/>
    <w:multiLevelType w:val="hybridMultilevel"/>
    <w:tmpl w:val="D1E866F4"/>
    <w:lvl w:ilvl="0" w:tplc="040C0011">
      <w:start w:val="1"/>
      <w:numFmt w:val="bullet"/>
      <w:lvlText w:val="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A45FCD"/>
    <w:multiLevelType w:val="hybridMultilevel"/>
    <w:tmpl w:val="EA16F540"/>
    <w:lvl w:ilvl="0" w:tplc="9CB2025E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1EC60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CAD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E82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58C3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CE15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0B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6C85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AE4F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35BC6"/>
    <w:multiLevelType w:val="hybridMultilevel"/>
    <w:tmpl w:val="86249B74"/>
    <w:lvl w:ilvl="0" w:tplc="00C83C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03">
      <w:start w:val="1"/>
      <w:numFmt w:val="bullet"/>
      <w:lvlText w:val="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9504EF"/>
    <w:multiLevelType w:val="hybridMultilevel"/>
    <w:tmpl w:val="3AEE2B58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B34292"/>
    <w:multiLevelType w:val="hybridMultilevel"/>
    <w:tmpl w:val="592AFFAA"/>
    <w:lvl w:ilvl="0" w:tplc="665E8B92">
      <w:start w:val="1"/>
      <w:numFmt w:val="bullet"/>
      <w:lvlText w:val=""/>
      <w:lvlJc w:val="left"/>
      <w:pPr>
        <w:ind w:left="90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730D7F97"/>
    <w:multiLevelType w:val="hybridMultilevel"/>
    <w:tmpl w:val="709455C0"/>
    <w:lvl w:ilvl="0" w:tplc="ED0EE046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C09A5928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8">
    <w:nsid w:val="75C305F2"/>
    <w:multiLevelType w:val="hybridMultilevel"/>
    <w:tmpl w:val="BE58B736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D073EA"/>
    <w:multiLevelType w:val="hybridMultilevel"/>
    <w:tmpl w:val="6890F574"/>
    <w:lvl w:ilvl="0" w:tplc="00C83C20">
      <w:start w:val="1"/>
      <w:numFmt w:val="bullet"/>
      <w:lvlText w:val=""/>
      <w:lvlJc w:val="left"/>
      <w:pPr>
        <w:tabs>
          <w:tab w:val="num" w:pos="1800"/>
        </w:tabs>
        <w:ind w:left="180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6B26135"/>
    <w:multiLevelType w:val="hybridMultilevel"/>
    <w:tmpl w:val="EFFC3EC0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B216E"/>
    <w:multiLevelType w:val="hybridMultilevel"/>
    <w:tmpl w:val="D72C2FB8"/>
    <w:lvl w:ilvl="0" w:tplc="1034DD1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7F0090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8C0740"/>
    <w:multiLevelType w:val="hybridMultilevel"/>
    <w:tmpl w:val="94108CF6"/>
    <w:lvl w:ilvl="0" w:tplc="B5BC5D14">
      <w:start w:val="1"/>
      <w:numFmt w:val="bullet"/>
      <w:lvlText w:val="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>
    <w:nsid w:val="7EC47B61"/>
    <w:multiLevelType w:val="hybridMultilevel"/>
    <w:tmpl w:val="7576A44C"/>
    <w:lvl w:ilvl="0" w:tplc="00C83C20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E56B00"/>
    <w:multiLevelType w:val="hybridMultilevel"/>
    <w:tmpl w:val="435C9920"/>
    <w:lvl w:ilvl="0" w:tplc="ED0EE046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12"/>
  </w:num>
  <w:num w:numId="8">
    <w:abstractNumId w:val="17"/>
  </w:num>
  <w:num w:numId="9">
    <w:abstractNumId w:val="28"/>
  </w:num>
  <w:num w:numId="10">
    <w:abstractNumId w:val="25"/>
  </w:num>
  <w:num w:numId="11">
    <w:abstractNumId w:val="11"/>
  </w:num>
  <w:num w:numId="12">
    <w:abstractNumId w:val="34"/>
  </w:num>
  <w:num w:numId="13">
    <w:abstractNumId w:val="10"/>
  </w:num>
  <w:num w:numId="14">
    <w:abstractNumId w:val="1"/>
  </w:num>
  <w:num w:numId="15">
    <w:abstractNumId w:val="2"/>
  </w:num>
  <w:num w:numId="16">
    <w:abstractNumId w:val="13"/>
  </w:num>
  <w:num w:numId="17">
    <w:abstractNumId w:val="4"/>
  </w:num>
  <w:num w:numId="18">
    <w:abstractNumId w:val="19"/>
  </w:num>
  <w:num w:numId="19">
    <w:abstractNumId w:val="32"/>
  </w:num>
  <w:num w:numId="20">
    <w:abstractNumId w:val="23"/>
  </w:num>
  <w:num w:numId="21">
    <w:abstractNumId w:val="0"/>
  </w:num>
  <w:num w:numId="22">
    <w:abstractNumId w:val="15"/>
  </w:num>
  <w:num w:numId="23">
    <w:abstractNumId w:val="6"/>
  </w:num>
  <w:num w:numId="24">
    <w:abstractNumId w:val="22"/>
  </w:num>
  <w:num w:numId="25">
    <w:abstractNumId w:val="33"/>
  </w:num>
  <w:num w:numId="26">
    <w:abstractNumId w:val="29"/>
  </w:num>
  <w:num w:numId="27">
    <w:abstractNumId w:val="16"/>
  </w:num>
  <w:num w:numId="28">
    <w:abstractNumId w:val="14"/>
  </w:num>
  <w:num w:numId="29">
    <w:abstractNumId w:val="26"/>
  </w:num>
  <w:num w:numId="30">
    <w:abstractNumId w:val="27"/>
  </w:num>
  <w:num w:numId="31">
    <w:abstractNumId w:val="31"/>
  </w:num>
  <w:num w:numId="32">
    <w:abstractNumId w:val="24"/>
  </w:num>
  <w:num w:numId="33">
    <w:abstractNumId w:val="3"/>
  </w:num>
  <w:num w:numId="34">
    <w:abstractNumId w:val="20"/>
  </w:num>
  <w:num w:numId="35">
    <w:abstractNumId w:val="3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1D6"/>
    <w:rsid w:val="000060AA"/>
    <w:rsid w:val="00006BE8"/>
    <w:rsid w:val="00007D10"/>
    <w:rsid w:val="00011CCA"/>
    <w:rsid w:val="00014D4A"/>
    <w:rsid w:val="00015543"/>
    <w:rsid w:val="00015C8D"/>
    <w:rsid w:val="0001675A"/>
    <w:rsid w:val="0001777D"/>
    <w:rsid w:val="00017AA9"/>
    <w:rsid w:val="00022124"/>
    <w:rsid w:val="000301AD"/>
    <w:rsid w:val="000321D1"/>
    <w:rsid w:val="00034E00"/>
    <w:rsid w:val="00034EF2"/>
    <w:rsid w:val="000359B7"/>
    <w:rsid w:val="00036562"/>
    <w:rsid w:val="00037108"/>
    <w:rsid w:val="00040CC5"/>
    <w:rsid w:val="000413FE"/>
    <w:rsid w:val="0004253D"/>
    <w:rsid w:val="000440C0"/>
    <w:rsid w:val="000446B3"/>
    <w:rsid w:val="0004571E"/>
    <w:rsid w:val="00046145"/>
    <w:rsid w:val="00050E7C"/>
    <w:rsid w:val="0005165F"/>
    <w:rsid w:val="00051CB8"/>
    <w:rsid w:val="00051D7E"/>
    <w:rsid w:val="00052BB8"/>
    <w:rsid w:val="000557AC"/>
    <w:rsid w:val="00060D85"/>
    <w:rsid w:val="00064275"/>
    <w:rsid w:val="0006563D"/>
    <w:rsid w:val="000721AB"/>
    <w:rsid w:val="00072A6E"/>
    <w:rsid w:val="000733AD"/>
    <w:rsid w:val="00073C9C"/>
    <w:rsid w:val="00073D11"/>
    <w:rsid w:val="00073EF1"/>
    <w:rsid w:val="0007406D"/>
    <w:rsid w:val="00075916"/>
    <w:rsid w:val="00075D25"/>
    <w:rsid w:val="0007734A"/>
    <w:rsid w:val="00082026"/>
    <w:rsid w:val="0008274B"/>
    <w:rsid w:val="00083D45"/>
    <w:rsid w:val="0008491B"/>
    <w:rsid w:val="000907B9"/>
    <w:rsid w:val="00091E6C"/>
    <w:rsid w:val="0009371C"/>
    <w:rsid w:val="00094929"/>
    <w:rsid w:val="00096938"/>
    <w:rsid w:val="000972F0"/>
    <w:rsid w:val="000A1F0E"/>
    <w:rsid w:val="000A24CC"/>
    <w:rsid w:val="000A33B6"/>
    <w:rsid w:val="000A5489"/>
    <w:rsid w:val="000A68DE"/>
    <w:rsid w:val="000A703A"/>
    <w:rsid w:val="000A7156"/>
    <w:rsid w:val="000B03F6"/>
    <w:rsid w:val="000B299D"/>
    <w:rsid w:val="000B3152"/>
    <w:rsid w:val="000B57C6"/>
    <w:rsid w:val="000B70C7"/>
    <w:rsid w:val="000B7D85"/>
    <w:rsid w:val="000C0314"/>
    <w:rsid w:val="000C2D49"/>
    <w:rsid w:val="000C64A5"/>
    <w:rsid w:val="000D0D26"/>
    <w:rsid w:val="000D3F7D"/>
    <w:rsid w:val="000D5119"/>
    <w:rsid w:val="000D5379"/>
    <w:rsid w:val="000D5764"/>
    <w:rsid w:val="000D5E4C"/>
    <w:rsid w:val="000D66EB"/>
    <w:rsid w:val="000D6A0B"/>
    <w:rsid w:val="000E034D"/>
    <w:rsid w:val="000E0522"/>
    <w:rsid w:val="000E102F"/>
    <w:rsid w:val="000E1E91"/>
    <w:rsid w:val="000F04E8"/>
    <w:rsid w:val="000F644E"/>
    <w:rsid w:val="001013A8"/>
    <w:rsid w:val="00104081"/>
    <w:rsid w:val="00104091"/>
    <w:rsid w:val="00105B1A"/>
    <w:rsid w:val="0010658C"/>
    <w:rsid w:val="00107537"/>
    <w:rsid w:val="0011093A"/>
    <w:rsid w:val="00113BDB"/>
    <w:rsid w:val="001157A8"/>
    <w:rsid w:val="00127C59"/>
    <w:rsid w:val="00132371"/>
    <w:rsid w:val="00134816"/>
    <w:rsid w:val="001360C9"/>
    <w:rsid w:val="001405A9"/>
    <w:rsid w:val="00141308"/>
    <w:rsid w:val="00141C8B"/>
    <w:rsid w:val="00142918"/>
    <w:rsid w:val="00142FDF"/>
    <w:rsid w:val="0014401B"/>
    <w:rsid w:val="00145F6C"/>
    <w:rsid w:val="00147FFD"/>
    <w:rsid w:val="00150431"/>
    <w:rsid w:val="00150B3B"/>
    <w:rsid w:val="001510FA"/>
    <w:rsid w:val="001521E7"/>
    <w:rsid w:val="001530BC"/>
    <w:rsid w:val="00153303"/>
    <w:rsid w:val="00153B04"/>
    <w:rsid w:val="001550F9"/>
    <w:rsid w:val="00155521"/>
    <w:rsid w:val="00155843"/>
    <w:rsid w:val="00156E78"/>
    <w:rsid w:val="0016003F"/>
    <w:rsid w:val="00160BFE"/>
    <w:rsid w:val="00161CEB"/>
    <w:rsid w:val="00165F6E"/>
    <w:rsid w:val="00167C62"/>
    <w:rsid w:val="00170739"/>
    <w:rsid w:val="00170817"/>
    <w:rsid w:val="0017147E"/>
    <w:rsid w:val="0017397A"/>
    <w:rsid w:val="00173A94"/>
    <w:rsid w:val="001740B4"/>
    <w:rsid w:val="00174E56"/>
    <w:rsid w:val="00174EC1"/>
    <w:rsid w:val="001753B1"/>
    <w:rsid w:val="00176807"/>
    <w:rsid w:val="00177D89"/>
    <w:rsid w:val="001810FB"/>
    <w:rsid w:val="0018259F"/>
    <w:rsid w:val="00184368"/>
    <w:rsid w:val="001856BB"/>
    <w:rsid w:val="00186C2C"/>
    <w:rsid w:val="0019005A"/>
    <w:rsid w:val="0019008E"/>
    <w:rsid w:val="001937BF"/>
    <w:rsid w:val="00193BC1"/>
    <w:rsid w:val="0019405A"/>
    <w:rsid w:val="00194C80"/>
    <w:rsid w:val="00194D7A"/>
    <w:rsid w:val="00196419"/>
    <w:rsid w:val="00197737"/>
    <w:rsid w:val="001A15CB"/>
    <w:rsid w:val="001A1D3D"/>
    <w:rsid w:val="001A425F"/>
    <w:rsid w:val="001A50CC"/>
    <w:rsid w:val="001A7738"/>
    <w:rsid w:val="001B0153"/>
    <w:rsid w:val="001B029A"/>
    <w:rsid w:val="001B2D34"/>
    <w:rsid w:val="001B355B"/>
    <w:rsid w:val="001B7828"/>
    <w:rsid w:val="001C1108"/>
    <w:rsid w:val="001D0048"/>
    <w:rsid w:val="001D1917"/>
    <w:rsid w:val="001D32A8"/>
    <w:rsid w:val="001D4B8A"/>
    <w:rsid w:val="001E13B7"/>
    <w:rsid w:val="001E722C"/>
    <w:rsid w:val="001E7C35"/>
    <w:rsid w:val="001F49D8"/>
    <w:rsid w:val="001F530D"/>
    <w:rsid w:val="001F7A83"/>
    <w:rsid w:val="001F7DCD"/>
    <w:rsid w:val="00200A97"/>
    <w:rsid w:val="00201B6A"/>
    <w:rsid w:val="00202F1F"/>
    <w:rsid w:val="00216B06"/>
    <w:rsid w:val="00220AB6"/>
    <w:rsid w:val="0022242D"/>
    <w:rsid w:val="00223FE0"/>
    <w:rsid w:val="00224D67"/>
    <w:rsid w:val="00226D56"/>
    <w:rsid w:val="00227B42"/>
    <w:rsid w:val="00231BDF"/>
    <w:rsid w:val="00232C4D"/>
    <w:rsid w:val="00233377"/>
    <w:rsid w:val="002342E5"/>
    <w:rsid w:val="00236001"/>
    <w:rsid w:val="002360FB"/>
    <w:rsid w:val="00236537"/>
    <w:rsid w:val="00236C74"/>
    <w:rsid w:val="00236DDF"/>
    <w:rsid w:val="002375BF"/>
    <w:rsid w:val="00240AA1"/>
    <w:rsid w:val="00241B16"/>
    <w:rsid w:val="0024266C"/>
    <w:rsid w:val="00242AEB"/>
    <w:rsid w:val="002439A0"/>
    <w:rsid w:val="002443BA"/>
    <w:rsid w:val="0024509F"/>
    <w:rsid w:val="002478F2"/>
    <w:rsid w:val="00250D0D"/>
    <w:rsid w:val="00253D97"/>
    <w:rsid w:val="002544D5"/>
    <w:rsid w:val="00254EE1"/>
    <w:rsid w:val="0025643C"/>
    <w:rsid w:val="00257189"/>
    <w:rsid w:val="00257368"/>
    <w:rsid w:val="00260C40"/>
    <w:rsid w:val="002633AF"/>
    <w:rsid w:val="00265A9F"/>
    <w:rsid w:val="00265C00"/>
    <w:rsid w:val="002714C2"/>
    <w:rsid w:val="00271E21"/>
    <w:rsid w:val="00272225"/>
    <w:rsid w:val="002751F2"/>
    <w:rsid w:val="00276711"/>
    <w:rsid w:val="00283882"/>
    <w:rsid w:val="00283C15"/>
    <w:rsid w:val="0028419E"/>
    <w:rsid w:val="00285793"/>
    <w:rsid w:val="002868EF"/>
    <w:rsid w:val="002919AF"/>
    <w:rsid w:val="002947C6"/>
    <w:rsid w:val="002A176D"/>
    <w:rsid w:val="002A3238"/>
    <w:rsid w:val="002A4D90"/>
    <w:rsid w:val="002A4DF9"/>
    <w:rsid w:val="002A7B7F"/>
    <w:rsid w:val="002B0687"/>
    <w:rsid w:val="002B4BE9"/>
    <w:rsid w:val="002B77DA"/>
    <w:rsid w:val="002C02AB"/>
    <w:rsid w:val="002C18F4"/>
    <w:rsid w:val="002D0858"/>
    <w:rsid w:val="002D3A84"/>
    <w:rsid w:val="002D77C9"/>
    <w:rsid w:val="002E2748"/>
    <w:rsid w:val="002E5241"/>
    <w:rsid w:val="002E5508"/>
    <w:rsid w:val="002E70BD"/>
    <w:rsid w:val="002F0643"/>
    <w:rsid w:val="002F0733"/>
    <w:rsid w:val="002F0AA9"/>
    <w:rsid w:val="002F184A"/>
    <w:rsid w:val="002F284D"/>
    <w:rsid w:val="002F29A6"/>
    <w:rsid w:val="002F5001"/>
    <w:rsid w:val="002F65F1"/>
    <w:rsid w:val="002F7591"/>
    <w:rsid w:val="003006F0"/>
    <w:rsid w:val="00301CF3"/>
    <w:rsid w:val="003026B7"/>
    <w:rsid w:val="0030431E"/>
    <w:rsid w:val="003060C8"/>
    <w:rsid w:val="00306D30"/>
    <w:rsid w:val="00307F6F"/>
    <w:rsid w:val="00310174"/>
    <w:rsid w:val="0031022A"/>
    <w:rsid w:val="003127FD"/>
    <w:rsid w:val="00322FAD"/>
    <w:rsid w:val="00323721"/>
    <w:rsid w:val="003247AA"/>
    <w:rsid w:val="00324930"/>
    <w:rsid w:val="00326CF9"/>
    <w:rsid w:val="0033363C"/>
    <w:rsid w:val="00333647"/>
    <w:rsid w:val="00334F1F"/>
    <w:rsid w:val="003376E7"/>
    <w:rsid w:val="00340A12"/>
    <w:rsid w:val="00341D68"/>
    <w:rsid w:val="0034619B"/>
    <w:rsid w:val="0035019B"/>
    <w:rsid w:val="003505E4"/>
    <w:rsid w:val="00351E9D"/>
    <w:rsid w:val="00351EF3"/>
    <w:rsid w:val="0035292E"/>
    <w:rsid w:val="0035369C"/>
    <w:rsid w:val="00353764"/>
    <w:rsid w:val="003558C9"/>
    <w:rsid w:val="00360409"/>
    <w:rsid w:val="003608FD"/>
    <w:rsid w:val="00361F71"/>
    <w:rsid w:val="0036267B"/>
    <w:rsid w:val="00364A75"/>
    <w:rsid w:val="00364DAA"/>
    <w:rsid w:val="00365256"/>
    <w:rsid w:val="00367C64"/>
    <w:rsid w:val="00372B90"/>
    <w:rsid w:val="00374AC3"/>
    <w:rsid w:val="00374E1F"/>
    <w:rsid w:val="00376CC5"/>
    <w:rsid w:val="00381977"/>
    <w:rsid w:val="003823FB"/>
    <w:rsid w:val="0038386E"/>
    <w:rsid w:val="00384189"/>
    <w:rsid w:val="00385A4E"/>
    <w:rsid w:val="00387B73"/>
    <w:rsid w:val="00392D05"/>
    <w:rsid w:val="00395678"/>
    <w:rsid w:val="003A3480"/>
    <w:rsid w:val="003A37F6"/>
    <w:rsid w:val="003A411C"/>
    <w:rsid w:val="003A47D5"/>
    <w:rsid w:val="003A5AC9"/>
    <w:rsid w:val="003B24F5"/>
    <w:rsid w:val="003B5345"/>
    <w:rsid w:val="003B6C3D"/>
    <w:rsid w:val="003B7110"/>
    <w:rsid w:val="003C06E6"/>
    <w:rsid w:val="003C1949"/>
    <w:rsid w:val="003C4CBC"/>
    <w:rsid w:val="003C5116"/>
    <w:rsid w:val="003C742F"/>
    <w:rsid w:val="003D0D21"/>
    <w:rsid w:val="003D33CB"/>
    <w:rsid w:val="003D4A1C"/>
    <w:rsid w:val="003E22DF"/>
    <w:rsid w:val="003E48D3"/>
    <w:rsid w:val="003E71E6"/>
    <w:rsid w:val="003E7323"/>
    <w:rsid w:val="003F0DEA"/>
    <w:rsid w:val="003F27DF"/>
    <w:rsid w:val="003F4F16"/>
    <w:rsid w:val="003F532B"/>
    <w:rsid w:val="003F6A17"/>
    <w:rsid w:val="003F7CE0"/>
    <w:rsid w:val="0040136C"/>
    <w:rsid w:val="00402665"/>
    <w:rsid w:val="0040277E"/>
    <w:rsid w:val="004126BB"/>
    <w:rsid w:val="00413FFB"/>
    <w:rsid w:val="00414787"/>
    <w:rsid w:val="00416FEC"/>
    <w:rsid w:val="00421DB1"/>
    <w:rsid w:val="00424B64"/>
    <w:rsid w:val="00427328"/>
    <w:rsid w:val="004331B9"/>
    <w:rsid w:val="004350A5"/>
    <w:rsid w:val="004353E8"/>
    <w:rsid w:val="0044426E"/>
    <w:rsid w:val="00452461"/>
    <w:rsid w:val="00452664"/>
    <w:rsid w:val="00452D05"/>
    <w:rsid w:val="00452FB1"/>
    <w:rsid w:val="00455E64"/>
    <w:rsid w:val="00456DB0"/>
    <w:rsid w:val="00456F9A"/>
    <w:rsid w:val="0045707B"/>
    <w:rsid w:val="0046066A"/>
    <w:rsid w:val="00461902"/>
    <w:rsid w:val="0046331F"/>
    <w:rsid w:val="00465886"/>
    <w:rsid w:val="00467E8D"/>
    <w:rsid w:val="004706B6"/>
    <w:rsid w:val="004713AC"/>
    <w:rsid w:val="00476338"/>
    <w:rsid w:val="00476A93"/>
    <w:rsid w:val="0048122E"/>
    <w:rsid w:val="004817F9"/>
    <w:rsid w:val="00482E6F"/>
    <w:rsid w:val="004833B2"/>
    <w:rsid w:val="00484396"/>
    <w:rsid w:val="00484443"/>
    <w:rsid w:val="00490591"/>
    <w:rsid w:val="00491378"/>
    <w:rsid w:val="00492B03"/>
    <w:rsid w:val="00494689"/>
    <w:rsid w:val="00494EBB"/>
    <w:rsid w:val="004A0E29"/>
    <w:rsid w:val="004A45C8"/>
    <w:rsid w:val="004A59A0"/>
    <w:rsid w:val="004A750C"/>
    <w:rsid w:val="004B2B00"/>
    <w:rsid w:val="004B3784"/>
    <w:rsid w:val="004B3CC4"/>
    <w:rsid w:val="004B6667"/>
    <w:rsid w:val="004B6757"/>
    <w:rsid w:val="004B760A"/>
    <w:rsid w:val="004C23C6"/>
    <w:rsid w:val="004C24DC"/>
    <w:rsid w:val="004C49C8"/>
    <w:rsid w:val="004C622C"/>
    <w:rsid w:val="004C6466"/>
    <w:rsid w:val="004C6BC7"/>
    <w:rsid w:val="004D04BE"/>
    <w:rsid w:val="004D13A6"/>
    <w:rsid w:val="004D2A5C"/>
    <w:rsid w:val="004D44AD"/>
    <w:rsid w:val="004D4546"/>
    <w:rsid w:val="004D730A"/>
    <w:rsid w:val="004E11C4"/>
    <w:rsid w:val="004E65B6"/>
    <w:rsid w:val="004E731A"/>
    <w:rsid w:val="004F0A26"/>
    <w:rsid w:val="004F382B"/>
    <w:rsid w:val="004F3862"/>
    <w:rsid w:val="004F5217"/>
    <w:rsid w:val="004F5C36"/>
    <w:rsid w:val="004F7130"/>
    <w:rsid w:val="0050026A"/>
    <w:rsid w:val="00504A69"/>
    <w:rsid w:val="005052B4"/>
    <w:rsid w:val="00506269"/>
    <w:rsid w:val="0051245E"/>
    <w:rsid w:val="00514752"/>
    <w:rsid w:val="00514BDE"/>
    <w:rsid w:val="0051530E"/>
    <w:rsid w:val="005163AD"/>
    <w:rsid w:val="00526A41"/>
    <w:rsid w:val="00527705"/>
    <w:rsid w:val="00531369"/>
    <w:rsid w:val="0053405B"/>
    <w:rsid w:val="0053562E"/>
    <w:rsid w:val="00536F83"/>
    <w:rsid w:val="005443EE"/>
    <w:rsid w:val="00546BEE"/>
    <w:rsid w:val="00551814"/>
    <w:rsid w:val="005531A8"/>
    <w:rsid w:val="00553341"/>
    <w:rsid w:val="005544F9"/>
    <w:rsid w:val="00555911"/>
    <w:rsid w:val="005577FA"/>
    <w:rsid w:val="00566688"/>
    <w:rsid w:val="00567064"/>
    <w:rsid w:val="00567864"/>
    <w:rsid w:val="0057426D"/>
    <w:rsid w:val="0057562F"/>
    <w:rsid w:val="00577ADA"/>
    <w:rsid w:val="00582457"/>
    <w:rsid w:val="00583838"/>
    <w:rsid w:val="0058488F"/>
    <w:rsid w:val="00585BDC"/>
    <w:rsid w:val="00592868"/>
    <w:rsid w:val="0059515D"/>
    <w:rsid w:val="00597EC4"/>
    <w:rsid w:val="005A28FD"/>
    <w:rsid w:val="005A432F"/>
    <w:rsid w:val="005A5BF7"/>
    <w:rsid w:val="005A76C5"/>
    <w:rsid w:val="005A799F"/>
    <w:rsid w:val="005B2D0D"/>
    <w:rsid w:val="005B3B2A"/>
    <w:rsid w:val="005B4442"/>
    <w:rsid w:val="005B67B4"/>
    <w:rsid w:val="005C25C8"/>
    <w:rsid w:val="005C32C5"/>
    <w:rsid w:val="005C3D80"/>
    <w:rsid w:val="005C4151"/>
    <w:rsid w:val="005C587F"/>
    <w:rsid w:val="005C6B52"/>
    <w:rsid w:val="005C7F62"/>
    <w:rsid w:val="005D6883"/>
    <w:rsid w:val="005D6A16"/>
    <w:rsid w:val="005E084A"/>
    <w:rsid w:val="005E1664"/>
    <w:rsid w:val="005E25B3"/>
    <w:rsid w:val="005E2718"/>
    <w:rsid w:val="005E4B19"/>
    <w:rsid w:val="005E5248"/>
    <w:rsid w:val="005E5533"/>
    <w:rsid w:val="005E5DDE"/>
    <w:rsid w:val="005E6590"/>
    <w:rsid w:val="005F02EC"/>
    <w:rsid w:val="005F3B42"/>
    <w:rsid w:val="005F7293"/>
    <w:rsid w:val="00602BF1"/>
    <w:rsid w:val="00602C9B"/>
    <w:rsid w:val="00603B3A"/>
    <w:rsid w:val="0060538E"/>
    <w:rsid w:val="006070A3"/>
    <w:rsid w:val="006074F0"/>
    <w:rsid w:val="006103EE"/>
    <w:rsid w:val="00612477"/>
    <w:rsid w:val="00612CE5"/>
    <w:rsid w:val="00612F6F"/>
    <w:rsid w:val="00613AD4"/>
    <w:rsid w:val="00613DE6"/>
    <w:rsid w:val="00615503"/>
    <w:rsid w:val="0062130D"/>
    <w:rsid w:val="0062210A"/>
    <w:rsid w:val="0062407F"/>
    <w:rsid w:val="00624897"/>
    <w:rsid w:val="00625578"/>
    <w:rsid w:val="00625832"/>
    <w:rsid w:val="00625B68"/>
    <w:rsid w:val="00625C3A"/>
    <w:rsid w:val="00626B15"/>
    <w:rsid w:val="00626E72"/>
    <w:rsid w:val="00630AA4"/>
    <w:rsid w:val="006328B1"/>
    <w:rsid w:val="006335EA"/>
    <w:rsid w:val="0063597C"/>
    <w:rsid w:val="00636FF8"/>
    <w:rsid w:val="00644BF4"/>
    <w:rsid w:val="0064586E"/>
    <w:rsid w:val="00647D26"/>
    <w:rsid w:val="006504DF"/>
    <w:rsid w:val="006541A3"/>
    <w:rsid w:val="00655EAA"/>
    <w:rsid w:val="0066166B"/>
    <w:rsid w:val="006617A2"/>
    <w:rsid w:val="00664031"/>
    <w:rsid w:val="006661C9"/>
    <w:rsid w:val="006671DC"/>
    <w:rsid w:val="0067019E"/>
    <w:rsid w:val="00670E5A"/>
    <w:rsid w:val="00674709"/>
    <w:rsid w:val="00680BBB"/>
    <w:rsid w:val="0068114A"/>
    <w:rsid w:val="0068206C"/>
    <w:rsid w:val="00682DE6"/>
    <w:rsid w:val="00683613"/>
    <w:rsid w:val="0069182F"/>
    <w:rsid w:val="0069254D"/>
    <w:rsid w:val="00692DBF"/>
    <w:rsid w:val="00692DE2"/>
    <w:rsid w:val="0069469D"/>
    <w:rsid w:val="00697A99"/>
    <w:rsid w:val="006A07B7"/>
    <w:rsid w:val="006A4E77"/>
    <w:rsid w:val="006A5932"/>
    <w:rsid w:val="006B0848"/>
    <w:rsid w:val="006B3922"/>
    <w:rsid w:val="006B3939"/>
    <w:rsid w:val="006B52A9"/>
    <w:rsid w:val="006B749B"/>
    <w:rsid w:val="006C2096"/>
    <w:rsid w:val="006C22D0"/>
    <w:rsid w:val="006C38C2"/>
    <w:rsid w:val="006C5B6E"/>
    <w:rsid w:val="006C63C0"/>
    <w:rsid w:val="006D0C8B"/>
    <w:rsid w:val="006D0EBF"/>
    <w:rsid w:val="006E1C19"/>
    <w:rsid w:val="006E4CBA"/>
    <w:rsid w:val="006E7ACF"/>
    <w:rsid w:val="006F031C"/>
    <w:rsid w:val="006F3115"/>
    <w:rsid w:val="006F4C7C"/>
    <w:rsid w:val="006F5FCA"/>
    <w:rsid w:val="006F791D"/>
    <w:rsid w:val="006F7EB6"/>
    <w:rsid w:val="0070168E"/>
    <w:rsid w:val="00703721"/>
    <w:rsid w:val="00704681"/>
    <w:rsid w:val="00710DE3"/>
    <w:rsid w:val="00710F70"/>
    <w:rsid w:val="00714622"/>
    <w:rsid w:val="007178D4"/>
    <w:rsid w:val="007221EC"/>
    <w:rsid w:val="00724AFE"/>
    <w:rsid w:val="00725928"/>
    <w:rsid w:val="00726CC7"/>
    <w:rsid w:val="00730630"/>
    <w:rsid w:val="00733148"/>
    <w:rsid w:val="007332B3"/>
    <w:rsid w:val="00733938"/>
    <w:rsid w:val="00733E0A"/>
    <w:rsid w:val="00735765"/>
    <w:rsid w:val="00740336"/>
    <w:rsid w:val="007409C4"/>
    <w:rsid w:val="00741300"/>
    <w:rsid w:val="00741954"/>
    <w:rsid w:val="00742668"/>
    <w:rsid w:val="00742D5A"/>
    <w:rsid w:val="00742DCB"/>
    <w:rsid w:val="00743BDB"/>
    <w:rsid w:val="007467FE"/>
    <w:rsid w:val="00750147"/>
    <w:rsid w:val="00752C8D"/>
    <w:rsid w:val="00757822"/>
    <w:rsid w:val="007579FA"/>
    <w:rsid w:val="00762378"/>
    <w:rsid w:val="007629F6"/>
    <w:rsid w:val="00762B3F"/>
    <w:rsid w:val="0076379A"/>
    <w:rsid w:val="0076471B"/>
    <w:rsid w:val="00764E5D"/>
    <w:rsid w:val="007666B6"/>
    <w:rsid w:val="007704BB"/>
    <w:rsid w:val="007706BE"/>
    <w:rsid w:val="00773E72"/>
    <w:rsid w:val="007745ED"/>
    <w:rsid w:val="0077518D"/>
    <w:rsid w:val="007759B3"/>
    <w:rsid w:val="00777D3A"/>
    <w:rsid w:val="007804D1"/>
    <w:rsid w:val="00780D65"/>
    <w:rsid w:val="00783E54"/>
    <w:rsid w:val="00784ACB"/>
    <w:rsid w:val="00787415"/>
    <w:rsid w:val="0079036C"/>
    <w:rsid w:val="0079276B"/>
    <w:rsid w:val="00794418"/>
    <w:rsid w:val="007A0220"/>
    <w:rsid w:val="007A1A5A"/>
    <w:rsid w:val="007A6832"/>
    <w:rsid w:val="007A71C5"/>
    <w:rsid w:val="007A727B"/>
    <w:rsid w:val="007A748E"/>
    <w:rsid w:val="007A74AA"/>
    <w:rsid w:val="007A7B8E"/>
    <w:rsid w:val="007B2811"/>
    <w:rsid w:val="007B2A0C"/>
    <w:rsid w:val="007B4D89"/>
    <w:rsid w:val="007B6094"/>
    <w:rsid w:val="007B63EA"/>
    <w:rsid w:val="007B7981"/>
    <w:rsid w:val="007B7E3D"/>
    <w:rsid w:val="007C26AA"/>
    <w:rsid w:val="007C4200"/>
    <w:rsid w:val="007C71AE"/>
    <w:rsid w:val="007C7984"/>
    <w:rsid w:val="007E0C83"/>
    <w:rsid w:val="007E295D"/>
    <w:rsid w:val="007E2E4E"/>
    <w:rsid w:val="007E3F7A"/>
    <w:rsid w:val="007E46A0"/>
    <w:rsid w:val="007E5353"/>
    <w:rsid w:val="007E5D93"/>
    <w:rsid w:val="007F21CC"/>
    <w:rsid w:val="007F4A50"/>
    <w:rsid w:val="007F62D6"/>
    <w:rsid w:val="007F68B1"/>
    <w:rsid w:val="00801FCC"/>
    <w:rsid w:val="00802E51"/>
    <w:rsid w:val="008046DE"/>
    <w:rsid w:val="00804D28"/>
    <w:rsid w:val="00811C9F"/>
    <w:rsid w:val="00813894"/>
    <w:rsid w:val="00816BA7"/>
    <w:rsid w:val="0081751F"/>
    <w:rsid w:val="00823E94"/>
    <w:rsid w:val="00825514"/>
    <w:rsid w:val="00827E46"/>
    <w:rsid w:val="00830B18"/>
    <w:rsid w:val="00832206"/>
    <w:rsid w:val="0083379F"/>
    <w:rsid w:val="0083419B"/>
    <w:rsid w:val="00835B44"/>
    <w:rsid w:val="00842239"/>
    <w:rsid w:val="00844502"/>
    <w:rsid w:val="008548F5"/>
    <w:rsid w:val="00856BEE"/>
    <w:rsid w:val="00856C58"/>
    <w:rsid w:val="00857BD0"/>
    <w:rsid w:val="0086021E"/>
    <w:rsid w:val="0086367A"/>
    <w:rsid w:val="008654ED"/>
    <w:rsid w:val="00866014"/>
    <w:rsid w:val="008672F4"/>
    <w:rsid w:val="0086783B"/>
    <w:rsid w:val="008720AA"/>
    <w:rsid w:val="00880601"/>
    <w:rsid w:val="008828D5"/>
    <w:rsid w:val="00884121"/>
    <w:rsid w:val="008846A8"/>
    <w:rsid w:val="0088621D"/>
    <w:rsid w:val="008908ED"/>
    <w:rsid w:val="008912AC"/>
    <w:rsid w:val="00891711"/>
    <w:rsid w:val="008934A1"/>
    <w:rsid w:val="008953C5"/>
    <w:rsid w:val="00895CB9"/>
    <w:rsid w:val="008966B0"/>
    <w:rsid w:val="00896AAC"/>
    <w:rsid w:val="008973F8"/>
    <w:rsid w:val="008A00A5"/>
    <w:rsid w:val="008A085D"/>
    <w:rsid w:val="008A091F"/>
    <w:rsid w:val="008A50A5"/>
    <w:rsid w:val="008A61B8"/>
    <w:rsid w:val="008B12AA"/>
    <w:rsid w:val="008B1FBD"/>
    <w:rsid w:val="008B30DF"/>
    <w:rsid w:val="008B31B5"/>
    <w:rsid w:val="008B3956"/>
    <w:rsid w:val="008C1DD5"/>
    <w:rsid w:val="008C3AF2"/>
    <w:rsid w:val="008C542B"/>
    <w:rsid w:val="008C55D7"/>
    <w:rsid w:val="008C6701"/>
    <w:rsid w:val="008C7B54"/>
    <w:rsid w:val="008D30D0"/>
    <w:rsid w:val="008D33BA"/>
    <w:rsid w:val="008D3AD1"/>
    <w:rsid w:val="008D43AE"/>
    <w:rsid w:val="008D62A3"/>
    <w:rsid w:val="008D64E7"/>
    <w:rsid w:val="008E5E71"/>
    <w:rsid w:val="008E7AF6"/>
    <w:rsid w:val="008E7E61"/>
    <w:rsid w:val="008F01C0"/>
    <w:rsid w:val="008F4BD7"/>
    <w:rsid w:val="00900806"/>
    <w:rsid w:val="009046D4"/>
    <w:rsid w:val="00904CE9"/>
    <w:rsid w:val="009063F0"/>
    <w:rsid w:val="00906520"/>
    <w:rsid w:val="00911667"/>
    <w:rsid w:val="00911BD1"/>
    <w:rsid w:val="0091365E"/>
    <w:rsid w:val="00915CFA"/>
    <w:rsid w:val="00921AAA"/>
    <w:rsid w:val="009226D0"/>
    <w:rsid w:val="00923DDB"/>
    <w:rsid w:val="009266F3"/>
    <w:rsid w:val="009267D0"/>
    <w:rsid w:val="00931BC8"/>
    <w:rsid w:val="009333BE"/>
    <w:rsid w:val="00935964"/>
    <w:rsid w:val="00936491"/>
    <w:rsid w:val="0093649B"/>
    <w:rsid w:val="009414ED"/>
    <w:rsid w:val="0094178D"/>
    <w:rsid w:val="0095003B"/>
    <w:rsid w:val="00950193"/>
    <w:rsid w:val="00953541"/>
    <w:rsid w:val="00957502"/>
    <w:rsid w:val="009641E3"/>
    <w:rsid w:val="00966281"/>
    <w:rsid w:val="0096720E"/>
    <w:rsid w:val="00973464"/>
    <w:rsid w:val="009737F2"/>
    <w:rsid w:val="00973F0D"/>
    <w:rsid w:val="0097496C"/>
    <w:rsid w:val="00975B7B"/>
    <w:rsid w:val="0098035C"/>
    <w:rsid w:val="00980F14"/>
    <w:rsid w:val="00981E9D"/>
    <w:rsid w:val="009820B7"/>
    <w:rsid w:val="009831EC"/>
    <w:rsid w:val="00984675"/>
    <w:rsid w:val="00985729"/>
    <w:rsid w:val="00985DD5"/>
    <w:rsid w:val="00987344"/>
    <w:rsid w:val="00990978"/>
    <w:rsid w:val="00990A38"/>
    <w:rsid w:val="0099256B"/>
    <w:rsid w:val="00996F4A"/>
    <w:rsid w:val="00997BEA"/>
    <w:rsid w:val="009A493C"/>
    <w:rsid w:val="009A50EC"/>
    <w:rsid w:val="009A64BB"/>
    <w:rsid w:val="009A6627"/>
    <w:rsid w:val="009B0241"/>
    <w:rsid w:val="009B1D18"/>
    <w:rsid w:val="009B2E03"/>
    <w:rsid w:val="009B49DA"/>
    <w:rsid w:val="009B6012"/>
    <w:rsid w:val="009B7F4A"/>
    <w:rsid w:val="009C0E63"/>
    <w:rsid w:val="009C420E"/>
    <w:rsid w:val="009C4D74"/>
    <w:rsid w:val="009C541C"/>
    <w:rsid w:val="009C7F15"/>
    <w:rsid w:val="009D2587"/>
    <w:rsid w:val="009D49B0"/>
    <w:rsid w:val="009E357A"/>
    <w:rsid w:val="009E45DE"/>
    <w:rsid w:val="009E47BF"/>
    <w:rsid w:val="009E5D6E"/>
    <w:rsid w:val="009E6199"/>
    <w:rsid w:val="009E6D68"/>
    <w:rsid w:val="009E6F24"/>
    <w:rsid w:val="009F2043"/>
    <w:rsid w:val="009F68D5"/>
    <w:rsid w:val="009F73D2"/>
    <w:rsid w:val="009F7651"/>
    <w:rsid w:val="009F7886"/>
    <w:rsid w:val="00A00AB2"/>
    <w:rsid w:val="00A01E7A"/>
    <w:rsid w:val="00A04B4D"/>
    <w:rsid w:val="00A06D20"/>
    <w:rsid w:val="00A07B4F"/>
    <w:rsid w:val="00A106FE"/>
    <w:rsid w:val="00A13430"/>
    <w:rsid w:val="00A145D0"/>
    <w:rsid w:val="00A14668"/>
    <w:rsid w:val="00A21522"/>
    <w:rsid w:val="00A21C45"/>
    <w:rsid w:val="00A22F59"/>
    <w:rsid w:val="00A234B7"/>
    <w:rsid w:val="00A235FE"/>
    <w:rsid w:val="00A23E8F"/>
    <w:rsid w:val="00A253EC"/>
    <w:rsid w:val="00A30D02"/>
    <w:rsid w:val="00A335DA"/>
    <w:rsid w:val="00A35FA2"/>
    <w:rsid w:val="00A40A46"/>
    <w:rsid w:val="00A41200"/>
    <w:rsid w:val="00A415D5"/>
    <w:rsid w:val="00A42421"/>
    <w:rsid w:val="00A52851"/>
    <w:rsid w:val="00A52EDE"/>
    <w:rsid w:val="00A55A74"/>
    <w:rsid w:val="00A578E4"/>
    <w:rsid w:val="00A60425"/>
    <w:rsid w:val="00A6156D"/>
    <w:rsid w:val="00A62F28"/>
    <w:rsid w:val="00A6389C"/>
    <w:rsid w:val="00A660C3"/>
    <w:rsid w:val="00A670EA"/>
    <w:rsid w:val="00A70042"/>
    <w:rsid w:val="00A700F7"/>
    <w:rsid w:val="00A81225"/>
    <w:rsid w:val="00A814EA"/>
    <w:rsid w:val="00A850B2"/>
    <w:rsid w:val="00A86239"/>
    <w:rsid w:val="00A909F8"/>
    <w:rsid w:val="00A94EF8"/>
    <w:rsid w:val="00A94FB6"/>
    <w:rsid w:val="00AA0143"/>
    <w:rsid w:val="00AA0650"/>
    <w:rsid w:val="00AA1E86"/>
    <w:rsid w:val="00AA1FCA"/>
    <w:rsid w:val="00AA4729"/>
    <w:rsid w:val="00AA4B50"/>
    <w:rsid w:val="00AA521A"/>
    <w:rsid w:val="00AA59E3"/>
    <w:rsid w:val="00AA5A07"/>
    <w:rsid w:val="00AA7283"/>
    <w:rsid w:val="00AB2B6D"/>
    <w:rsid w:val="00AC1D79"/>
    <w:rsid w:val="00AC25A3"/>
    <w:rsid w:val="00AC436B"/>
    <w:rsid w:val="00AC470F"/>
    <w:rsid w:val="00AC62AF"/>
    <w:rsid w:val="00AC7E8C"/>
    <w:rsid w:val="00AD1ACD"/>
    <w:rsid w:val="00AD3096"/>
    <w:rsid w:val="00AD3C5E"/>
    <w:rsid w:val="00AD40E6"/>
    <w:rsid w:val="00AD4698"/>
    <w:rsid w:val="00AE0954"/>
    <w:rsid w:val="00AE24B8"/>
    <w:rsid w:val="00AE422A"/>
    <w:rsid w:val="00AE750F"/>
    <w:rsid w:val="00AF40ED"/>
    <w:rsid w:val="00AF554F"/>
    <w:rsid w:val="00AF681F"/>
    <w:rsid w:val="00AF7650"/>
    <w:rsid w:val="00AF7E0C"/>
    <w:rsid w:val="00B00927"/>
    <w:rsid w:val="00B017E8"/>
    <w:rsid w:val="00B03D60"/>
    <w:rsid w:val="00B05162"/>
    <w:rsid w:val="00B05743"/>
    <w:rsid w:val="00B07917"/>
    <w:rsid w:val="00B1063C"/>
    <w:rsid w:val="00B11593"/>
    <w:rsid w:val="00B13C07"/>
    <w:rsid w:val="00B13ED0"/>
    <w:rsid w:val="00B20ABB"/>
    <w:rsid w:val="00B22F9A"/>
    <w:rsid w:val="00B25271"/>
    <w:rsid w:val="00B318CE"/>
    <w:rsid w:val="00B3264C"/>
    <w:rsid w:val="00B34D5C"/>
    <w:rsid w:val="00B36428"/>
    <w:rsid w:val="00B4051A"/>
    <w:rsid w:val="00B40778"/>
    <w:rsid w:val="00B4297E"/>
    <w:rsid w:val="00B436C1"/>
    <w:rsid w:val="00B43A12"/>
    <w:rsid w:val="00B4743C"/>
    <w:rsid w:val="00B502D0"/>
    <w:rsid w:val="00B51CC0"/>
    <w:rsid w:val="00B56879"/>
    <w:rsid w:val="00B56950"/>
    <w:rsid w:val="00B579B4"/>
    <w:rsid w:val="00B60A49"/>
    <w:rsid w:val="00B64015"/>
    <w:rsid w:val="00B65798"/>
    <w:rsid w:val="00B65D2A"/>
    <w:rsid w:val="00B678BD"/>
    <w:rsid w:val="00B70062"/>
    <w:rsid w:val="00B70E14"/>
    <w:rsid w:val="00B73AA2"/>
    <w:rsid w:val="00B77BAA"/>
    <w:rsid w:val="00B80E3B"/>
    <w:rsid w:val="00B834AD"/>
    <w:rsid w:val="00B85B0C"/>
    <w:rsid w:val="00B90DBC"/>
    <w:rsid w:val="00B91DE2"/>
    <w:rsid w:val="00B91E34"/>
    <w:rsid w:val="00B925B5"/>
    <w:rsid w:val="00B93543"/>
    <w:rsid w:val="00B95C59"/>
    <w:rsid w:val="00B9617F"/>
    <w:rsid w:val="00B974FD"/>
    <w:rsid w:val="00BA3E56"/>
    <w:rsid w:val="00BA3F58"/>
    <w:rsid w:val="00BA426C"/>
    <w:rsid w:val="00BA66F8"/>
    <w:rsid w:val="00BA7884"/>
    <w:rsid w:val="00BB0DD5"/>
    <w:rsid w:val="00BB10A4"/>
    <w:rsid w:val="00BB2F2C"/>
    <w:rsid w:val="00BB4678"/>
    <w:rsid w:val="00BB47FC"/>
    <w:rsid w:val="00BB5AA4"/>
    <w:rsid w:val="00BC0ADC"/>
    <w:rsid w:val="00BC12F2"/>
    <w:rsid w:val="00BC2574"/>
    <w:rsid w:val="00BC33DB"/>
    <w:rsid w:val="00BC39E9"/>
    <w:rsid w:val="00BC3FCF"/>
    <w:rsid w:val="00BC54C6"/>
    <w:rsid w:val="00BC5CA8"/>
    <w:rsid w:val="00BD19CB"/>
    <w:rsid w:val="00BD237F"/>
    <w:rsid w:val="00BD5ACD"/>
    <w:rsid w:val="00BD68C0"/>
    <w:rsid w:val="00BE4698"/>
    <w:rsid w:val="00BE4DE9"/>
    <w:rsid w:val="00BE6A2D"/>
    <w:rsid w:val="00BE7CE7"/>
    <w:rsid w:val="00BF1348"/>
    <w:rsid w:val="00BF1CF1"/>
    <w:rsid w:val="00BF283E"/>
    <w:rsid w:val="00BF315A"/>
    <w:rsid w:val="00BF3891"/>
    <w:rsid w:val="00BF4E7D"/>
    <w:rsid w:val="00BF5A38"/>
    <w:rsid w:val="00BF66E3"/>
    <w:rsid w:val="00BF6791"/>
    <w:rsid w:val="00BF7149"/>
    <w:rsid w:val="00C02966"/>
    <w:rsid w:val="00C02F6C"/>
    <w:rsid w:val="00C03FDF"/>
    <w:rsid w:val="00C05224"/>
    <w:rsid w:val="00C05926"/>
    <w:rsid w:val="00C13E06"/>
    <w:rsid w:val="00C14DE4"/>
    <w:rsid w:val="00C15A45"/>
    <w:rsid w:val="00C1649E"/>
    <w:rsid w:val="00C1663C"/>
    <w:rsid w:val="00C216A3"/>
    <w:rsid w:val="00C22897"/>
    <w:rsid w:val="00C23256"/>
    <w:rsid w:val="00C2331A"/>
    <w:rsid w:val="00C26ED0"/>
    <w:rsid w:val="00C27723"/>
    <w:rsid w:val="00C27CB2"/>
    <w:rsid w:val="00C30CDD"/>
    <w:rsid w:val="00C30E78"/>
    <w:rsid w:val="00C334A9"/>
    <w:rsid w:val="00C33705"/>
    <w:rsid w:val="00C338FD"/>
    <w:rsid w:val="00C36132"/>
    <w:rsid w:val="00C36CDB"/>
    <w:rsid w:val="00C410A4"/>
    <w:rsid w:val="00C419CD"/>
    <w:rsid w:val="00C426B9"/>
    <w:rsid w:val="00C448B6"/>
    <w:rsid w:val="00C45DFF"/>
    <w:rsid w:val="00C4698D"/>
    <w:rsid w:val="00C472F5"/>
    <w:rsid w:val="00C479DF"/>
    <w:rsid w:val="00C514F0"/>
    <w:rsid w:val="00C51A5E"/>
    <w:rsid w:val="00C53BCE"/>
    <w:rsid w:val="00C60107"/>
    <w:rsid w:val="00C632C0"/>
    <w:rsid w:val="00C70047"/>
    <w:rsid w:val="00C71115"/>
    <w:rsid w:val="00C71FDC"/>
    <w:rsid w:val="00C743FA"/>
    <w:rsid w:val="00C74970"/>
    <w:rsid w:val="00C753F8"/>
    <w:rsid w:val="00C82A71"/>
    <w:rsid w:val="00C86166"/>
    <w:rsid w:val="00C903F8"/>
    <w:rsid w:val="00C921D1"/>
    <w:rsid w:val="00C92EAA"/>
    <w:rsid w:val="00C948F2"/>
    <w:rsid w:val="00C9527C"/>
    <w:rsid w:val="00C95C5E"/>
    <w:rsid w:val="00CA3C6B"/>
    <w:rsid w:val="00CA3F7F"/>
    <w:rsid w:val="00CA7123"/>
    <w:rsid w:val="00CB402C"/>
    <w:rsid w:val="00CB4D8D"/>
    <w:rsid w:val="00CB527D"/>
    <w:rsid w:val="00CB5754"/>
    <w:rsid w:val="00CB5A2D"/>
    <w:rsid w:val="00CB73FB"/>
    <w:rsid w:val="00CC0CDB"/>
    <w:rsid w:val="00CC391D"/>
    <w:rsid w:val="00CC4ACA"/>
    <w:rsid w:val="00CC5896"/>
    <w:rsid w:val="00CC6A46"/>
    <w:rsid w:val="00CC7D38"/>
    <w:rsid w:val="00CD0550"/>
    <w:rsid w:val="00CD2509"/>
    <w:rsid w:val="00CD58DE"/>
    <w:rsid w:val="00CD6D3B"/>
    <w:rsid w:val="00CE0512"/>
    <w:rsid w:val="00CE12F6"/>
    <w:rsid w:val="00CE3606"/>
    <w:rsid w:val="00CE58C6"/>
    <w:rsid w:val="00CE630F"/>
    <w:rsid w:val="00CF09E2"/>
    <w:rsid w:val="00CF2338"/>
    <w:rsid w:val="00CF2DDE"/>
    <w:rsid w:val="00CF48D5"/>
    <w:rsid w:val="00CF4FAE"/>
    <w:rsid w:val="00CF72F2"/>
    <w:rsid w:val="00CF7AE9"/>
    <w:rsid w:val="00D00814"/>
    <w:rsid w:val="00D008D3"/>
    <w:rsid w:val="00D01403"/>
    <w:rsid w:val="00D01923"/>
    <w:rsid w:val="00D02654"/>
    <w:rsid w:val="00D02B98"/>
    <w:rsid w:val="00D02CA8"/>
    <w:rsid w:val="00D07A04"/>
    <w:rsid w:val="00D11B0C"/>
    <w:rsid w:val="00D13691"/>
    <w:rsid w:val="00D13770"/>
    <w:rsid w:val="00D150E4"/>
    <w:rsid w:val="00D15BA0"/>
    <w:rsid w:val="00D15E54"/>
    <w:rsid w:val="00D160E5"/>
    <w:rsid w:val="00D21189"/>
    <w:rsid w:val="00D2386E"/>
    <w:rsid w:val="00D24475"/>
    <w:rsid w:val="00D27E68"/>
    <w:rsid w:val="00D27EC1"/>
    <w:rsid w:val="00D33166"/>
    <w:rsid w:val="00D34E6B"/>
    <w:rsid w:val="00D3680F"/>
    <w:rsid w:val="00D37796"/>
    <w:rsid w:val="00D4316B"/>
    <w:rsid w:val="00D43F42"/>
    <w:rsid w:val="00D45C11"/>
    <w:rsid w:val="00D55D64"/>
    <w:rsid w:val="00D61640"/>
    <w:rsid w:val="00D65A4D"/>
    <w:rsid w:val="00D70D00"/>
    <w:rsid w:val="00D7284C"/>
    <w:rsid w:val="00D76D45"/>
    <w:rsid w:val="00D81C45"/>
    <w:rsid w:val="00D82D9D"/>
    <w:rsid w:val="00D83EFA"/>
    <w:rsid w:val="00D843E2"/>
    <w:rsid w:val="00D85221"/>
    <w:rsid w:val="00D85342"/>
    <w:rsid w:val="00D85623"/>
    <w:rsid w:val="00D87E41"/>
    <w:rsid w:val="00D959B2"/>
    <w:rsid w:val="00DA25A1"/>
    <w:rsid w:val="00DA59C5"/>
    <w:rsid w:val="00DA6AE6"/>
    <w:rsid w:val="00DB5825"/>
    <w:rsid w:val="00DB5D52"/>
    <w:rsid w:val="00DB5E3E"/>
    <w:rsid w:val="00DC0E38"/>
    <w:rsid w:val="00DC20E1"/>
    <w:rsid w:val="00DC40CC"/>
    <w:rsid w:val="00DC53DE"/>
    <w:rsid w:val="00DD2F86"/>
    <w:rsid w:val="00DD5F2C"/>
    <w:rsid w:val="00DE195B"/>
    <w:rsid w:val="00DE2499"/>
    <w:rsid w:val="00DE65A3"/>
    <w:rsid w:val="00DF1206"/>
    <w:rsid w:val="00DF1795"/>
    <w:rsid w:val="00DF3597"/>
    <w:rsid w:val="00DF3EE1"/>
    <w:rsid w:val="00DF4203"/>
    <w:rsid w:val="00DF6633"/>
    <w:rsid w:val="00DF68A2"/>
    <w:rsid w:val="00DF71D6"/>
    <w:rsid w:val="00DF7737"/>
    <w:rsid w:val="00E01681"/>
    <w:rsid w:val="00E03377"/>
    <w:rsid w:val="00E061A1"/>
    <w:rsid w:val="00E06220"/>
    <w:rsid w:val="00E10B5C"/>
    <w:rsid w:val="00E11F6C"/>
    <w:rsid w:val="00E131E2"/>
    <w:rsid w:val="00E14776"/>
    <w:rsid w:val="00E239F7"/>
    <w:rsid w:val="00E2453C"/>
    <w:rsid w:val="00E26CD3"/>
    <w:rsid w:val="00E30D91"/>
    <w:rsid w:val="00E3153D"/>
    <w:rsid w:val="00E319F3"/>
    <w:rsid w:val="00E31D81"/>
    <w:rsid w:val="00E332AD"/>
    <w:rsid w:val="00E33D82"/>
    <w:rsid w:val="00E35B49"/>
    <w:rsid w:val="00E37559"/>
    <w:rsid w:val="00E37B13"/>
    <w:rsid w:val="00E37C4D"/>
    <w:rsid w:val="00E4042C"/>
    <w:rsid w:val="00E41245"/>
    <w:rsid w:val="00E43EFF"/>
    <w:rsid w:val="00E47607"/>
    <w:rsid w:val="00E56098"/>
    <w:rsid w:val="00E6143D"/>
    <w:rsid w:val="00E625D7"/>
    <w:rsid w:val="00E6349F"/>
    <w:rsid w:val="00E71BBC"/>
    <w:rsid w:val="00E72299"/>
    <w:rsid w:val="00E73131"/>
    <w:rsid w:val="00E75F78"/>
    <w:rsid w:val="00E81B0C"/>
    <w:rsid w:val="00E825C6"/>
    <w:rsid w:val="00E83D29"/>
    <w:rsid w:val="00E8472A"/>
    <w:rsid w:val="00E84D59"/>
    <w:rsid w:val="00E875E9"/>
    <w:rsid w:val="00E877A8"/>
    <w:rsid w:val="00E87F87"/>
    <w:rsid w:val="00E94276"/>
    <w:rsid w:val="00E95AD6"/>
    <w:rsid w:val="00E96855"/>
    <w:rsid w:val="00EA0380"/>
    <w:rsid w:val="00EA13BC"/>
    <w:rsid w:val="00EA2F19"/>
    <w:rsid w:val="00EA6067"/>
    <w:rsid w:val="00EA6919"/>
    <w:rsid w:val="00EB016E"/>
    <w:rsid w:val="00EB390E"/>
    <w:rsid w:val="00EB44DF"/>
    <w:rsid w:val="00EB5B59"/>
    <w:rsid w:val="00EB7C37"/>
    <w:rsid w:val="00EC11B3"/>
    <w:rsid w:val="00EC235F"/>
    <w:rsid w:val="00EC359E"/>
    <w:rsid w:val="00EC3A75"/>
    <w:rsid w:val="00EC5C2B"/>
    <w:rsid w:val="00EC7590"/>
    <w:rsid w:val="00EC7D89"/>
    <w:rsid w:val="00ED32F9"/>
    <w:rsid w:val="00ED4020"/>
    <w:rsid w:val="00ED794B"/>
    <w:rsid w:val="00EE23C4"/>
    <w:rsid w:val="00EE2FF6"/>
    <w:rsid w:val="00EE3B8C"/>
    <w:rsid w:val="00EE45B4"/>
    <w:rsid w:val="00EE64D7"/>
    <w:rsid w:val="00EE650E"/>
    <w:rsid w:val="00EE7A0E"/>
    <w:rsid w:val="00EF0591"/>
    <w:rsid w:val="00EF30B4"/>
    <w:rsid w:val="00EF3926"/>
    <w:rsid w:val="00EF5180"/>
    <w:rsid w:val="00EF7314"/>
    <w:rsid w:val="00F076DB"/>
    <w:rsid w:val="00F079A2"/>
    <w:rsid w:val="00F11B45"/>
    <w:rsid w:val="00F126E7"/>
    <w:rsid w:val="00F13669"/>
    <w:rsid w:val="00F16E2F"/>
    <w:rsid w:val="00F172EB"/>
    <w:rsid w:val="00F17890"/>
    <w:rsid w:val="00F20928"/>
    <w:rsid w:val="00F242EB"/>
    <w:rsid w:val="00F24923"/>
    <w:rsid w:val="00F257E0"/>
    <w:rsid w:val="00F32781"/>
    <w:rsid w:val="00F333C6"/>
    <w:rsid w:val="00F35796"/>
    <w:rsid w:val="00F3593E"/>
    <w:rsid w:val="00F3681C"/>
    <w:rsid w:val="00F400AF"/>
    <w:rsid w:val="00F41260"/>
    <w:rsid w:val="00F41941"/>
    <w:rsid w:val="00F42CA1"/>
    <w:rsid w:val="00F42FF8"/>
    <w:rsid w:val="00F43A54"/>
    <w:rsid w:val="00F43F1C"/>
    <w:rsid w:val="00F4464D"/>
    <w:rsid w:val="00F467DE"/>
    <w:rsid w:val="00F50DEB"/>
    <w:rsid w:val="00F52F16"/>
    <w:rsid w:val="00F54C54"/>
    <w:rsid w:val="00F55D35"/>
    <w:rsid w:val="00F57817"/>
    <w:rsid w:val="00F6030E"/>
    <w:rsid w:val="00F615CA"/>
    <w:rsid w:val="00F61E9B"/>
    <w:rsid w:val="00F659B5"/>
    <w:rsid w:val="00F66215"/>
    <w:rsid w:val="00F71F04"/>
    <w:rsid w:val="00F72955"/>
    <w:rsid w:val="00F75AB9"/>
    <w:rsid w:val="00F76773"/>
    <w:rsid w:val="00F76780"/>
    <w:rsid w:val="00F77B44"/>
    <w:rsid w:val="00F81CB5"/>
    <w:rsid w:val="00F81F5D"/>
    <w:rsid w:val="00F837A1"/>
    <w:rsid w:val="00F84B8F"/>
    <w:rsid w:val="00F859E1"/>
    <w:rsid w:val="00F879AE"/>
    <w:rsid w:val="00F906BB"/>
    <w:rsid w:val="00F90B0B"/>
    <w:rsid w:val="00F923DE"/>
    <w:rsid w:val="00F925A1"/>
    <w:rsid w:val="00F93FA3"/>
    <w:rsid w:val="00F9549E"/>
    <w:rsid w:val="00F97843"/>
    <w:rsid w:val="00FA00CF"/>
    <w:rsid w:val="00FA1B1A"/>
    <w:rsid w:val="00FA37BD"/>
    <w:rsid w:val="00FA4EC5"/>
    <w:rsid w:val="00FA5E5B"/>
    <w:rsid w:val="00FB5DF3"/>
    <w:rsid w:val="00FB6746"/>
    <w:rsid w:val="00FB7398"/>
    <w:rsid w:val="00FC0246"/>
    <w:rsid w:val="00FC2EE5"/>
    <w:rsid w:val="00FC3E4B"/>
    <w:rsid w:val="00FC41F7"/>
    <w:rsid w:val="00FC6C22"/>
    <w:rsid w:val="00FC7F9F"/>
    <w:rsid w:val="00FD3263"/>
    <w:rsid w:val="00FD75F3"/>
    <w:rsid w:val="00FE0B38"/>
    <w:rsid w:val="00FE2AC7"/>
    <w:rsid w:val="00FE7EAF"/>
    <w:rsid w:val="00FF095E"/>
    <w:rsid w:val="00FF1388"/>
    <w:rsid w:val="00FF2BAB"/>
    <w:rsid w:val="00FF44C1"/>
    <w:rsid w:val="00FF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color="white" stroke="f">
      <v:fill color="white" color2="fill lighten(188)" rotate="t" method="linear sigma" focus="100%" type="gradient"/>
      <v:stroke on="f"/>
      <o:colormenu v:ext="edit" fillcolor="none [2412]" strokecolor="none [1612]" shadowcolor="none"/>
    </o:shapedefaults>
    <o:shapelayout v:ext="edit">
      <o:idmap v:ext="edit" data="1,2"/>
      <o:rules v:ext="edit">
        <o:r id="V:Rule2" type="connector" idref="#_x0000_s2592"/>
      </o:rules>
      <o:regrouptable v:ext="edit">
        <o:entry new="1" old="0"/>
        <o:entry new="2" old="1"/>
        <o:entry new="3" old="0"/>
        <o:entry new="4" old="0"/>
        <o:entry new="5" old="0"/>
        <o:entry new="6" old="5"/>
        <o:entry new="7" old="0"/>
        <o:entry new="8" old="7"/>
        <o:entry new="9" old="7"/>
        <o:entry new="10" old="9"/>
        <o:entry new="11" old="7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35"/>
        <o:entry new="37" old="0"/>
        <o:entry new="38" old="0"/>
        <o:entry new="39" old="0"/>
        <o:entry new="4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796"/>
    <w:pPr>
      <w:ind w:firstLine="284"/>
    </w:pPr>
    <w:rPr>
      <w:sz w:val="24"/>
      <w:szCs w:val="24"/>
    </w:rPr>
  </w:style>
  <w:style w:type="paragraph" w:styleId="Titre1">
    <w:name w:val="heading 1"/>
    <w:basedOn w:val="Normal"/>
    <w:next w:val="Normal"/>
    <w:qFormat/>
    <w:rsid w:val="001F7A83"/>
    <w:pPr>
      <w:keepNext/>
      <w:numPr>
        <w:numId w:val="1"/>
      </w:numPr>
      <w:spacing w:after="120"/>
      <w:ind w:left="851"/>
      <w:outlineLvl w:val="0"/>
    </w:pPr>
    <w:rPr>
      <w:rFonts w:cs="Arial"/>
      <w:bCs/>
      <w:caps/>
      <w:kern w:val="32"/>
      <w:sz w:val="28"/>
      <w:szCs w:val="28"/>
      <w:u w:val="single"/>
    </w:rPr>
  </w:style>
  <w:style w:type="paragraph" w:styleId="Titre2">
    <w:name w:val="heading 2"/>
    <w:basedOn w:val="Normal"/>
    <w:next w:val="Normal"/>
    <w:qFormat/>
    <w:rsid w:val="001F7A83"/>
    <w:pPr>
      <w:keepNext/>
      <w:numPr>
        <w:ilvl w:val="1"/>
        <w:numId w:val="1"/>
      </w:numPr>
      <w:spacing w:after="120"/>
      <w:outlineLvl w:val="1"/>
    </w:pPr>
    <w:rPr>
      <w:rFonts w:cs="Arial"/>
      <w:bCs/>
      <w:iCs/>
      <w:u w:val="single"/>
    </w:rPr>
  </w:style>
  <w:style w:type="paragraph" w:styleId="Titre3">
    <w:name w:val="heading 3"/>
    <w:basedOn w:val="Normal"/>
    <w:next w:val="Normal"/>
    <w:qFormat/>
    <w:rsid w:val="001F7A83"/>
    <w:pPr>
      <w:keepNext/>
      <w:numPr>
        <w:ilvl w:val="2"/>
        <w:numId w:val="1"/>
      </w:numPr>
      <w:spacing w:after="120"/>
      <w:outlineLvl w:val="2"/>
    </w:pPr>
    <w:rPr>
      <w:rFonts w:cs="Arial"/>
      <w:bCs/>
    </w:rPr>
  </w:style>
  <w:style w:type="paragraph" w:styleId="Titre4">
    <w:name w:val="heading 4"/>
    <w:basedOn w:val="Normal"/>
    <w:next w:val="Normal"/>
    <w:link w:val="Titre4Car"/>
    <w:uiPriority w:val="9"/>
    <w:qFormat/>
    <w:rsid w:val="0049059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F71D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F71D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F71D6"/>
  </w:style>
  <w:style w:type="paragraph" w:customStyle="1" w:styleId="question">
    <w:name w:val="question"/>
    <w:basedOn w:val="Normal"/>
    <w:next w:val="Normal"/>
    <w:rsid w:val="00B93543"/>
    <w:pPr>
      <w:numPr>
        <w:numId w:val="2"/>
      </w:numPr>
    </w:pPr>
    <w:rPr>
      <w:i/>
    </w:rPr>
  </w:style>
  <w:style w:type="paragraph" w:customStyle="1" w:styleId="QCM1">
    <w:name w:val="QCM1"/>
    <w:basedOn w:val="Normal"/>
    <w:rsid w:val="00D87E41"/>
    <w:pPr>
      <w:numPr>
        <w:numId w:val="3"/>
      </w:numPr>
      <w:tabs>
        <w:tab w:val="clear" w:pos="2828"/>
        <w:tab w:val="num" w:pos="2340"/>
      </w:tabs>
    </w:pPr>
  </w:style>
  <w:style w:type="paragraph" w:styleId="Corpsdetexte">
    <w:name w:val="Body Text"/>
    <w:basedOn w:val="Normal"/>
    <w:link w:val="CorpsdetexteCar"/>
    <w:rsid w:val="00CD58DE"/>
    <w:pPr>
      <w:ind w:firstLine="0"/>
      <w:jc w:val="center"/>
    </w:pPr>
    <w:rPr>
      <w:sz w:val="20"/>
      <w:szCs w:val="20"/>
    </w:rPr>
  </w:style>
  <w:style w:type="paragraph" w:styleId="Corpsdetexte2">
    <w:name w:val="Body Text 2"/>
    <w:basedOn w:val="Normal"/>
    <w:rsid w:val="00A04B4D"/>
    <w:pPr>
      <w:spacing w:after="120" w:line="480" w:lineRule="auto"/>
    </w:pPr>
  </w:style>
  <w:style w:type="paragraph" w:styleId="Titre">
    <w:name w:val="Title"/>
    <w:basedOn w:val="Normal"/>
    <w:qFormat/>
    <w:rsid w:val="00B318CE"/>
    <w:pPr>
      <w:ind w:firstLine="0"/>
      <w:jc w:val="center"/>
    </w:pPr>
    <w:rPr>
      <w:b/>
      <w:sz w:val="28"/>
      <w:szCs w:val="20"/>
    </w:rPr>
  </w:style>
  <w:style w:type="paragraph" w:styleId="Sous-titre">
    <w:name w:val="Subtitle"/>
    <w:basedOn w:val="Normal"/>
    <w:link w:val="Sous-titreCar"/>
    <w:qFormat/>
    <w:rsid w:val="00C26ED0"/>
    <w:pPr>
      <w:ind w:firstLine="0"/>
    </w:pPr>
    <w:rPr>
      <w:i/>
      <w:szCs w:val="20"/>
    </w:rPr>
  </w:style>
  <w:style w:type="paragraph" w:styleId="NormalWeb">
    <w:name w:val="Normal (Web)"/>
    <w:basedOn w:val="Normal"/>
    <w:rsid w:val="00E71BBC"/>
    <w:pPr>
      <w:spacing w:before="100" w:beforeAutospacing="1" w:after="100" w:afterAutospacing="1"/>
      <w:ind w:firstLine="0"/>
    </w:pPr>
  </w:style>
  <w:style w:type="character" w:styleId="Lienhypertexte">
    <w:name w:val="Hyperlink"/>
    <w:basedOn w:val="Policepardfaut"/>
    <w:uiPriority w:val="99"/>
    <w:rsid w:val="00E71BB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5643C"/>
    <w:pPr>
      <w:ind w:left="708"/>
    </w:pPr>
  </w:style>
  <w:style w:type="character" w:customStyle="1" w:styleId="Titre4Car">
    <w:name w:val="Titre 4 Car"/>
    <w:basedOn w:val="Policepardfaut"/>
    <w:link w:val="Titre4"/>
    <w:uiPriority w:val="9"/>
    <w:semiHidden/>
    <w:rsid w:val="00490591"/>
    <w:rPr>
      <w:rFonts w:ascii="Calibri" w:eastAsia="Times New Roman" w:hAnsi="Calibri" w:cs="Times New Roman"/>
      <w:b/>
      <w:bCs/>
      <w:sz w:val="28"/>
      <w:szCs w:val="28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9059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90591"/>
    <w:rPr>
      <w:sz w:val="24"/>
      <w:szCs w:val="24"/>
    </w:rPr>
  </w:style>
  <w:style w:type="paragraph" w:customStyle="1" w:styleId="ARetenir">
    <w:name w:val="A Retenir"/>
    <w:basedOn w:val="Normal"/>
    <w:rsid w:val="00490591"/>
    <w:pPr>
      <w:autoSpaceDE w:val="0"/>
      <w:autoSpaceDN w:val="0"/>
      <w:ind w:firstLine="0"/>
    </w:pPr>
    <w:rPr>
      <w:rFonts w:ascii="Garamond" w:hAnsi="Garamond"/>
      <w:b/>
      <w:bCs/>
      <w:sz w:val="20"/>
    </w:rPr>
  </w:style>
  <w:style w:type="character" w:customStyle="1" w:styleId="En-tteCar">
    <w:name w:val="En-tête Car"/>
    <w:basedOn w:val="Policepardfaut"/>
    <w:link w:val="En-tte"/>
    <w:rsid w:val="00490591"/>
    <w:rPr>
      <w:sz w:val="24"/>
      <w:szCs w:val="24"/>
    </w:rPr>
  </w:style>
  <w:style w:type="paragraph" w:customStyle="1" w:styleId="Formule">
    <w:name w:val="Formule"/>
    <w:basedOn w:val="Normal"/>
    <w:rsid w:val="00490591"/>
    <w:pPr>
      <w:autoSpaceDE w:val="0"/>
      <w:autoSpaceDN w:val="0"/>
      <w:ind w:firstLine="0"/>
      <w:jc w:val="center"/>
    </w:pPr>
    <w:rPr>
      <w:rFonts w:ascii="Garamond" w:hAnsi="Garamond"/>
      <w:sz w:val="20"/>
    </w:rPr>
  </w:style>
  <w:style w:type="table" w:styleId="Grilledutableau">
    <w:name w:val="Table Grid"/>
    <w:basedOn w:val="TableauNormal"/>
    <w:uiPriority w:val="59"/>
    <w:rsid w:val="00B65798"/>
    <w:pPr>
      <w:ind w:firstLine="28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00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003F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16003F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6003F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132371"/>
    <w:pPr>
      <w:ind w:firstLine="0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F41941"/>
  </w:style>
  <w:style w:type="paragraph" w:customStyle="1" w:styleId="paragraphe0Italique">
    <w:name w:val="paragraphe0Italique"/>
    <w:basedOn w:val="Normal"/>
    <w:autoRedefine/>
    <w:rsid w:val="00BF4E7D"/>
    <w:pPr>
      <w:spacing w:before="60" w:after="60"/>
      <w:ind w:firstLine="0"/>
    </w:pPr>
    <w:rPr>
      <w:rFonts w:ascii="DejaVu Sans Condensed" w:hAnsi="DejaVu Sans Condensed"/>
      <w:bCs/>
      <w:i/>
      <w:iCs/>
      <w:color w:val="333333"/>
      <w:sz w:val="16"/>
      <w:szCs w:val="20"/>
    </w:rPr>
  </w:style>
  <w:style w:type="character" w:customStyle="1" w:styleId="nowrap1">
    <w:name w:val="nowrap1"/>
    <w:basedOn w:val="Policepardfaut"/>
    <w:rsid w:val="00E877A8"/>
  </w:style>
  <w:style w:type="character" w:customStyle="1" w:styleId="texhtml1">
    <w:name w:val="texhtml1"/>
    <w:basedOn w:val="Policepardfaut"/>
    <w:rsid w:val="005D6A16"/>
    <w:rPr>
      <w:rFonts w:cs="Times New Roman"/>
      <w:sz w:val="29"/>
      <w:szCs w:val="29"/>
    </w:rPr>
  </w:style>
  <w:style w:type="paragraph" w:customStyle="1" w:styleId="Default">
    <w:name w:val="Default"/>
    <w:rsid w:val="000721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AA0143"/>
    <w:rPr>
      <w:i/>
      <w:sz w:val="24"/>
    </w:rPr>
  </w:style>
  <w:style w:type="character" w:customStyle="1" w:styleId="lang-grc">
    <w:name w:val="lang-grc"/>
    <w:basedOn w:val="Policepardfaut"/>
    <w:rsid w:val="00161CEB"/>
  </w:style>
  <w:style w:type="character" w:customStyle="1" w:styleId="apple-converted-space">
    <w:name w:val="apple-converted-space"/>
    <w:basedOn w:val="Policepardfaut"/>
    <w:rsid w:val="007B4D89"/>
  </w:style>
  <w:style w:type="character" w:styleId="Lienhypertextesuivivisit">
    <w:name w:val="FollowedHyperlink"/>
    <w:basedOn w:val="Policepardfaut"/>
    <w:uiPriority w:val="99"/>
    <w:semiHidden/>
    <w:unhideWhenUsed/>
    <w:rsid w:val="00B85B0C"/>
    <w:rPr>
      <w:color w:val="800080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81C45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81C45"/>
  </w:style>
  <w:style w:type="character" w:styleId="Appeldenotedefin">
    <w:name w:val="endnote reference"/>
    <w:basedOn w:val="Policepardfaut"/>
    <w:uiPriority w:val="99"/>
    <w:semiHidden/>
    <w:unhideWhenUsed/>
    <w:rsid w:val="00D81C45"/>
    <w:rPr>
      <w:vertAlign w:val="superscript"/>
    </w:rPr>
  </w:style>
  <w:style w:type="paragraph" w:customStyle="1" w:styleId="petit">
    <w:name w:val="petit"/>
    <w:basedOn w:val="Normal"/>
    <w:rsid w:val="00830B18"/>
    <w:pPr>
      <w:spacing w:before="100" w:beforeAutospacing="1" w:after="100" w:afterAutospacing="1"/>
      <w:ind w:firstLine="0"/>
    </w:pPr>
  </w:style>
  <w:style w:type="character" w:customStyle="1" w:styleId="lettrine">
    <w:name w:val="lettrine"/>
    <w:basedOn w:val="Policepardfaut"/>
    <w:rsid w:val="00830B18"/>
  </w:style>
  <w:style w:type="character" w:styleId="lev">
    <w:name w:val="Strong"/>
    <w:basedOn w:val="Policepardfaut"/>
    <w:uiPriority w:val="22"/>
    <w:qFormat/>
    <w:rsid w:val="00830B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5" w:color="B6B6B6"/>
                <w:right w:val="none" w:sz="0" w:space="0" w:color="auto"/>
              </w:divBdr>
              <w:divsChild>
                <w:div w:id="174787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2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4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8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4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7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0899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7869">
          <w:marLeft w:val="0"/>
          <w:marRight w:val="0"/>
          <w:marTop w:val="1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263D0-D93D-4175-AEC7-DB94BDB1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435</TotalTime>
  <Pages>2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</vt:lpstr>
    </vt:vector>
  </TitlesOfParts>
  <Company>Hewlett-Packard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Julien Arrous</dc:creator>
  <cp:lastModifiedBy>Julien</cp:lastModifiedBy>
  <cp:revision>16</cp:revision>
  <cp:lastPrinted>2013-09-30T13:24:00Z</cp:lastPrinted>
  <dcterms:created xsi:type="dcterms:W3CDTF">2013-12-06T18:57:00Z</dcterms:created>
  <dcterms:modified xsi:type="dcterms:W3CDTF">2014-05-29T00:28:00Z</dcterms:modified>
</cp:coreProperties>
</file>